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BFDBF9" w14:textId="431A5D9A" w:rsidR="00D46ADE" w:rsidRPr="00D9018B" w:rsidRDefault="007F549D" w:rsidP="00D46ADE">
      <w:pPr>
        <w:pStyle w:val="MDPI12title"/>
        <w:rPr>
          <w:bCs/>
        </w:rPr>
      </w:pPr>
      <w:r w:rsidRPr="00D9018B">
        <w:t xml:space="preserve">Supplementary Materials: </w:t>
      </w:r>
      <w:bookmarkStart w:id="0" w:name="_Hlk66779446"/>
      <w:proofErr w:type="spellStart"/>
      <w:r w:rsidR="00A12959" w:rsidRPr="00D9018B">
        <w:rPr>
          <w:bCs/>
        </w:rPr>
        <w:t>Transportan</w:t>
      </w:r>
      <w:proofErr w:type="spellEnd"/>
      <w:r w:rsidR="00A12959" w:rsidRPr="00D9018B">
        <w:rPr>
          <w:bCs/>
        </w:rPr>
        <w:t xml:space="preserve"> peptide stimulates the nanomaterial internalization into mammalian cells in the bystander manner through </w:t>
      </w:r>
      <w:proofErr w:type="spellStart"/>
      <w:r w:rsidR="00A12959" w:rsidRPr="00D9018B">
        <w:rPr>
          <w:bCs/>
        </w:rPr>
        <w:t>macropinocytosis</w:t>
      </w:r>
      <w:proofErr w:type="spellEnd"/>
    </w:p>
    <w:bookmarkEnd w:id="0"/>
    <w:p w14:paraId="38FF0F8C" w14:textId="28BB5C6E" w:rsidR="008A01E4" w:rsidRPr="00D9018B" w:rsidRDefault="00A12959" w:rsidP="00D46ADE">
      <w:pPr>
        <w:pStyle w:val="MDPI12title"/>
        <w:rPr>
          <w:color w:val="000000" w:themeColor="text1"/>
          <w:sz w:val="20"/>
        </w:rPr>
      </w:pPr>
      <w:r w:rsidRPr="00D9018B">
        <w:rPr>
          <w:sz w:val="20"/>
        </w:rPr>
        <w:t xml:space="preserve">Yue-Xuan Li, </w:t>
      </w:r>
      <w:proofErr w:type="spellStart"/>
      <w:r w:rsidRPr="00D9018B">
        <w:rPr>
          <w:sz w:val="20"/>
        </w:rPr>
        <w:t>Yushuang</w:t>
      </w:r>
      <w:proofErr w:type="spellEnd"/>
      <w:r w:rsidRPr="00D9018B">
        <w:rPr>
          <w:sz w:val="20"/>
        </w:rPr>
        <w:t xml:space="preserve"> Wei, Rui Zhong, Ling Li and Hong-Bo Pang</w:t>
      </w:r>
    </w:p>
    <w:tbl>
      <w:tblPr>
        <w:tblpPr w:leftFromText="198" w:rightFromText="198" w:vertAnchor="page" w:horzAnchor="margin" w:tblpY="10800"/>
        <w:tblW w:w="231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11"/>
      </w:tblGrid>
      <w:tr w:rsidR="007F549D" w:rsidRPr="00D9018B" w14:paraId="601D362E" w14:textId="77777777" w:rsidTr="007F549D">
        <w:trPr>
          <w:trHeight w:val="3977"/>
        </w:trPr>
        <w:tc>
          <w:tcPr>
            <w:tcW w:w="2311" w:type="dxa"/>
            <w:shd w:val="clear" w:color="auto" w:fill="auto"/>
          </w:tcPr>
          <w:p w14:paraId="73F93CC9" w14:textId="77777777" w:rsidR="007F549D" w:rsidRPr="00D9018B" w:rsidRDefault="007F549D" w:rsidP="007F549D">
            <w:pPr>
              <w:pStyle w:val="MDPI63Notes"/>
            </w:pPr>
            <w:r w:rsidRPr="00D9018B">
              <w:rPr>
                <w:b/>
              </w:rPr>
              <w:t>Publisher’s Note:</w:t>
            </w:r>
            <w:r w:rsidRPr="00D9018B">
              <w:t xml:space="preserve"> MDPI stays neutral with regard to jurisdictional claims in published maps and institutional affiliations.</w:t>
            </w:r>
          </w:p>
          <w:p w14:paraId="3B9DE288" w14:textId="77777777" w:rsidR="007F549D" w:rsidRPr="00D9018B" w:rsidRDefault="007F549D" w:rsidP="007F549D">
            <w:pPr>
              <w:adjustRightInd w:val="0"/>
              <w:snapToGrid w:val="0"/>
              <w:spacing w:before="240" w:line="240" w:lineRule="atLeast"/>
              <w:ind w:right="113"/>
              <w:jc w:val="left"/>
              <w:rPr>
                <w:rFonts w:eastAsia="DengXian"/>
                <w:bCs/>
                <w:sz w:val="14"/>
                <w:szCs w:val="14"/>
                <w:lang w:bidi="en-US"/>
              </w:rPr>
            </w:pPr>
            <w:r w:rsidRPr="00D9018B">
              <w:rPr>
                <w:rFonts w:eastAsia="DengXian"/>
              </w:rPr>
              <w:drawing>
                <wp:inline distT="0" distB="0" distL="0" distR="0" wp14:anchorId="0A7ADDBD" wp14:editId="26995236">
                  <wp:extent cx="692785" cy="249555"/>
                  <wp:effectExtent l="0" t="0" r="0" b="0"/>
                  <wp:docPr id="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249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084A75" w14:textId="77777777" w:rsidR="007F549D" w:rsidRPr="00D9018B" w:rsidRDefault="007F549D" w:rsidP="007F549D">
            <w:pPr>
              <w:adjustRightInd w:val="0"/>
              <w:snapToGrid w:val="0"/>
              <w:spacing w:before="60" w:line="240" w:lineRule="atLeast"/>
              <w:ind w:right="113"/>
              <w:jc w:val="left"/>
              <w:rPr>
                <w:rFonts w:eastAsia="DengXian"/>
                <w:bCs/>
                <w:sz w:val="14"/>
                <w:szCs w:val="14"/>
                <w:lang w:bidi="en-US"/>
              </w:rPr>
            </w:pPr>
            <w:r w:rsidRPr="00D9018B">
              <w:rPr>
                <w:rFonts w:eastAsia="DengXian"/>
                <w:b/>
                <w:bCs/>
                <w:sz w:val="14"/>
                <w:szCs w:val="14"/>
                <w:lang w:bidi="en-US"/>
              </w:rPr>
              <w:t>Copyright:</w:t>
            </w:r>
            <w:r w:rsidRPr="00D9018B">
              <w:rPr>
                <w:rFonts w:eastAsia="DengXian"/>
                <w:bCs/>
                <w:sz w:val="14"/>
                <w:szCs w:val="14"/>
                <w:lang w:bidi="en-US"/>
              </w:rPr>
              <w:t xml:space="preserve"> © 2020 by the authors. Submitted for possible open access publication under the terms and conditions of the Creative Commons Attribution (CC BY) license (http://creativecommons.org/licenses/by/4.0/).</w:t>
            </w:r>
          </w:p>
        </w:tc>
      </w:tr>
    </w:tbl>
    <w:p w14:paraId="35286E07" w14:textId="4825B7A4" w:rsidR="00A12959" w:rsidRPr="00D9018B" w:rsidRDefault="00A12959" w:rsidP="00A12959">
      <w:pPr>
        <w:rPr>
          <w:rFonts w:cs="Arial"/>
          <w:sz w:val="21"/>
          <w:szCs w:val="21"/>
        </w:rPr>
      </w:pPr>
      <w:r w:rsidRPr="00D9018B">
        <w:rPr>
          <w:rFonts w:cs="Arial"/>
          <w:sz w:val="21"/>
          <w:szCs w:val="21"/>
        </w:rPr>
        <mc:AlternateContent>
          <mc:Choice Requires="wpg">
            <w:drawing>
              <wp:inline distT="0" distB="0" distL="0" distR="0" wp14:anchorId="779DC93A" wp14:editId="7B3DACFA">
                <wp:extent cx="5943600" cy="3997698"/>
                <wp:effectExtent l="0" t="0" r="0" b="0"/>
                <wp:docPr id="4" name="Group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5943600" cy="3997698"/>
                          <a:chOff x="0" y="0"/>
                          <a:chExt cx="5435847" cy="3656181"/>
                        </a:xfrm>
                      </wpg:grpSpPr>
                      <pic:pic xmlns:pic="http://schemas.openxmlformats.org/drawingml/2006/picture">
                        <pic:nvPicPr>
                          <pic:cNvPr id="5" name="Picture 5" descr="Chart, histogram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725" y="0"/>
                            <a:ext cx="1792224" cy="17734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Picture 8" descr="Chart, histogram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11949" y="0"/>
                            <a:ext cx="1811949" cy="17739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Picture 9" descr="Chart, histogram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23898" y="0"/>
                            <a:ext cx="1811949" cy="17739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Picture 10" descr="Chart, histogram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882245"/>
                            <a:ext cx="1811949" cy="17739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Picture 12" descr="A picture containing music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11949" y="1882245"/>
                            <a:ext cx="1811949" cy="17739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Picture 13" descr="Chart, histogram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23898" y="1882245"/>
                            <a:ext cx="1811949" cy="17739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23A0898" id="Group 15" o:spid="_x0000_s1026" style="width:468pt;height:314.8pt;mso-position-horizontal-relative:char;mso-position-vertical-relative:line" coordsize="54358,36561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KoCA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SqAg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KoCA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SqAg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KoCA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SqAg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KoCA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SqAg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SqAg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KoCA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SqAg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SqAg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KoCA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SqAg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KoCA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SqAg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SqAg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KoCA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SqAg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SqAg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KoCA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SqAg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">
                <o:lock v:ext="edit" aspectratio="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" o:spid="_x0000_s1027" type="#_x0000_t75" alt="Chart, histogram&#10;&#10;Description automatically generated" style="position:absolute;left:197;width:17922;height:177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">
                  <v:imagedata r:id="rId15" o:title="Chart, histogram&#10;&#10;Description automatically generated"/>
                </v:shape>
                <v:shape id="Picture 8" o:spid="_x0000_s1028" type="#_x0000_t75" alt="Chart, histogram&#10;&#10;Description automatically generated" style="position:absolute;left:18119;width:18119;height:177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">
                  <v:imagedata r:id="rId16" o:title="Chart, histogram&#10;&#10;Description automatically generated"/>
                </v:shape>
                <v:shape id="Picture 9" o:spid="_x0000_s1029" type="#_x0000_t75" alt="Chart, histogram&#10;&#10;Description automatically generated" style="position:absolute;left:36238;width:18120;height:177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">
                  <v:imagedata r:id="rId17" o:title="Chart, histogram&#10;&#10;Description automatically generated"/>
                </v:shape>
                <v:shape id="Picture 10" o:spid="_x0000_s1030" type="#_x0000_t75" alt="Chart, histogram&#10;&#10;Description automatically generated" style="position:absolute;top:18822;width:18119;height:177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">
                  <v:imagedata r:id="rId18" o:title="Chart, histogram&#10;&#10;Description automatically generated"/>
                </v:shape>
                <v:shape id="Picture 12" o:spid="_x0000_s1031" type="#_x0000_t75" alt="A picture containing music&#10;&#10;Description automatically generated" style="position:absolute;left:18119;top:18822;width:18119;height:177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">
                  <v:imagedata r:id="rId19" o:title="A picture containing music&#10;&#10;Description automatically generated"/>
                </v:shape>
                <v:shape id="Picture 13" o:spid="_x0000_s1032" type="#_x0000_t75" alt="Chart, histogram&#10;&#10;Description automatically generated" style="position:absolute;left:36238;top:18822;width:18120;height:177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">
                  <v:imagedata r:id="rId20" o:title="Chart, histogram&#10;&#10;Description automatically generated"/>
                </v:shape>
                <w10:anchorlock/>
              </v:group>
            </w:pict>
          </mc:Fallback>
        </mc:AlternateContent>
      </w:r>
    </w:p>
    <w:p w14:paraId="2594208B" w14:textId="13246BD3" w:rsidR="00A12959" w:rsidRPr="00D9018B" w:rsidRDefault="00393A6E" w:rsidP="00BF55BC">
      <w:pPr>
        <w:pStyle w:val="MDPI51figurecaption"/>
      </w:pPr>
      <w:r w:rsidRPr="00D9018B">
        <w:rPr>
          <w:b/>
          <w:bCs/>
        </w:rPr>
        <w:t>Figure</w:t>
      </w:r>
      <w:r w:rsidR="00BF55BC" w:rsidRPr="00D9018B">
        <w:rPr>
          <w:b/>
          <w:bCs/>
        </w:rPr>
        <w:t xml:space="preserve"> S1. </w:t>
      </w:r>
      <w:bookmarkStart w:id="1" w:name="OLE_LINK55"/>
      <w:bookmarkStart w:id="2" w:name="OLE_LINK60"/>
      <w:r w:rsidR="00A12959" w:rsidRPr="00D9018B">
        <w:t>Particle size distribution profiles.</w:t>
      </w:r>
      <w:bookmarkEnd w:id="1"/>
      <w:bookmarkEnd w:id="2"/>
      <w:r w:rsidR="00A12959" w:rsidRPr="00D9018B">
        <w:t xml:space="preserve"> Silver, gold, iron oxide nanoparticles and quantum dots were synthesized as described in the Methods. Their size distribution by intensity was analyzed with a Nano ZS particle analyzer (Malvern, UK). See Table 2 for their z-average size and PDI.</w:t>
      </w:r>
      <w:r w:rsidR="004F2E44">
        <w:t xml:space="preserve"> </w:t>
      </w:r>
      <w:proofErr w:type="spellStart"/>
      <w:r w:rsidR="004F2E44" w:rsidRPr="00EE043D">
        <w:rPr>
          <w:i/>
          <w:iCs/>
        </w:rPr>
        <w:t>AgNP</w:t>
      </w:r>
      <w:proofErr w:type="spellEnd"/>
      <w:r w:rsidR="004F2E44" w:rsidRPr="00EE043D">
        <w:t xml:space="preserve"> silver nanoparticle, </w:t>
      </w:r>
      <w:r w:rsidR="004F2E44" w:rsidRPr="00EE043D">
        <w:rPr>
          <w:i/>
          <w:iCs/>
        </w:rPr>
        <w:t>AuNP</w:t>
      </w:r>
      <w:r w:rsidR="004F2E44" w:rsidRPr="00EE043D">
        <w:t xml:space="preserve"> gold nanoparticle, </w:t>
      </w:r>
      <w:r w:rsidR="004F2E44" w:rsidRPr="00EE043D">
        <w:rPr>
          <w:i/>
          <w:iCs/>
        </w:rPr>
        <w:t>IONP</w:t>
      </w:r>
      <w:r w:rsidR="004F2E44" w:rsidRPr="00EE043D">
        <w:t xml:space="preserve"> iron oxide nanoparticle, </w:t>
      </w:r>
      <w:r w:rsidR="004F2E44" w:rsidRPr="00EE043D">
        <w:rPr>
          <w:i/>
          <w:iCs/>
        </w:rPr>
        <w:t>QD</w:t>
      </w:r>
      <w:r w:rsidR="004F2E44" w:rsidRPr="00EE043D">
        <w:t xml:space="preserve"> quantum dot.</w:t>
      </w:r>
    </w:p>
    <w:p w14:paraId="33114B2C" w14:textId="25847DAB" w:rsidR="00A12959" w:rsidRPr="00D9018B" w:rsidRDefault="005A14DA" w:rsidP="00D52D1A">
      <w:pPr>
        <w:pStyle w:val="MDPI52figure"/>
      </w:pPr>
      <w:r>
        <w:lastRenderedPageBreak/>
        <w:drawing>
          <wp:inline distT="0" distB="0" distL="0" distR="0" wp14:anchorId="714654E4" wp14:editId="4B967731">
            <wp:extent cx="5394960" cy="2092828"/>
            <wp:effectExtent l="0" t="0" r="2540" b="3175"/>
            <wp:docPr id="6" name="Picture 6" descr="A picture containing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icture containing logo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2092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DB89E" w14:textId="52044381" w:rsidR="00A12959" w:rsidRPr="00D9018B" w:rsidRDefault="00393A6E" w:rsidP="00393A6E">
      <w:pPr>
        <w:pStyle w:val="MDPI51figurecaption"/>
      </w:pPr>
      <w:r w:rsidRPr="00D9018B">
        <w:rPr>
          <w:b/>
          <w:bCs/>
        </w:rPr>
        <w:t xml:space="preserve">Figure S2. </w:t>
      </w:r>
      <w:bookmarkStart w:id="3" w:name="OLE_LINK80"/>
      <w:bookmarkStart w:id="4" w:name="OLE_LINK87"/>
      <w:r w:rsidR="00A12959" w:rsidRPr="00D9018B">
        <w:t xml:space="preserve">TP-induced bystander uptake in HUVECs. </w:t>
      </w:r>
      <w:bookmarkEnd w:id="3"/>
      <w:bookmarkEnd w:id="4"/>
      <w:r w:rsidR="00A12959" w:rsidRPr="00D9018B">
        <w:t>Bystander cargo (AgNP, AuNP, IONP, QD, BSA and dextran) was either mixed wit</w:t>
      </w:r>
      <w:r w:rsidR="004F2E44">
        <w:t>h</w:t>
      </w:r>
      <w:r w:rsidR="004F2E44" w:rsidRPr="00EE043D">
        <w:t xml:space="preserve"> human umbilical vein endothelial cells </w:t>
      </w:r>
      <w:r w:rsidR="004F2E44">
        <w:t>(</w:t>
      </w:r>
      <w:r w:rsidR="00A12959" w:rsidRPr="00D9018B">
        <w:t>HUVECs</w:t>
      </w:r>
      <w:r w:rsidR="004F2E44">
        <w:t>)</w:t>
      </w:r>
      <w:r w:rsidR="00A12959" w:rsidRPr="00D9018B">
        <w:t xml:space="preserve"> alone or together with TP peptide at 37 °C for 1 h, as described in the Methods. After etching or washing, the fluorescence intensity of internalized cargo was quantified by flow cytometry and normalized to that of corresponding cells alone (y-axis). Error bars, mean ± standard deviation (s.d.) (</w:t>
      </w:r>
      <w:r w:rsidR="00A12959" w:rsidRPr="00D9018B">
        <w:rPr>
          <w:i/>
          <w:iCs/>
        </w:rPr>
        <w:t>n</w:t>
      </w:r>
      <w:r w:rsidR="00CD73B0" w:rsidRPr="00D9018B">
        <w:t xml:space="preserve"> </w:t>
      </w:r>
      <w:r w:rsidR="00A12959" w:rsidRPr="00D9018B">
        <w:t>=</w:t>
      </w:r>
      <w:r w:rsidR="00CD73B0" w:rsidRPr="00D9018B">
        <w:t xml:space="preserve"> </w:t>
      </w:r>
      <w:r w:rsidR="00A12959" w:rsidRPr="00D9018B">
        <w:t xml:space="preserve">3). </w:t>
      </w:r>
      <w:bookmarkStart w:id="5" w:name="OLE_LINK35"/>
      <w:bookmarkStart w:id="6" w:name="OLE_LINK36"/>
      <w:bookmarkStart w:id="7" w:name="OLE_LINK33"/>
      <w:bookmarkStart w:id="8" w:name="OLE_LINK34"/>
      <w:r w:rsidR="00A12959" w:rsidRPr="00D9018B">
        <w:t>Two tailed Student’s t-test</w:t>
      </w:r>
      <w:bookmarkEnd w:id="5"/>
      <w:bookmarkEnd w:id="6"/>
      <w:r w:rsidR="00A12959" w:rsidRPr="00D9018B">
        <w:t xml:space="preserve"> </w:t>
      </w:r>
      <w:bookmarkEnd w:id="7"/>
      <w:bookmarkEnd w:id="8"/>
      <w:r w:rsidR="00A12959" w:rsidRPr="00D9018B">
        <w:t xml:space="preserve">was performed. P value was indicated and considered significant when </w:t>
      </w:r>
      <w:r w:rsidR="00A12959" w:rsidRPr="00D9018B">
        <w:rPr>
          <w:i/>
          <w:iCs/>
        </w:rPr>
        <w:t>P</w:t>
      </w:r>
      <w:r w:rsidR="00A12959" w:rsidRPr="00D9018B">
        <w:t xml:space="preserve"> &lt; 0.05.</w:t>
      </w:r>
    </w:p>
    <w:p w14:paraId="20B01CD0" w14:textId="658877E7" w:rsidR="00A12959" w:rsidRPr="00D9018B" w:rsidRDefault="00A12959" w:rsidP="00A12959">
      <w:pPr>
        <w:rPr>
          <w:rFonts w:cs="Arial"/>
          <w:sz w:val="21"/>
          <w:szCs w:val="21"/>
        </w:rPr>
      </w:pPr>
      <w:r w:rsidRPr="00D9018B">
        <w:rPr>
          <w:rFonts w:cs="Arial"/>
          <w:sz w:val="21"/>
          <w:szCs w:val="21"/>
        </w:rPr>
        <mc:AlternateContent>
          <mc:Choice Requires="wpg">
            <w:drawing>
              <wp:inline distT="0" distB="0" distL="0" distR="0" wp14:anchorId="4DCCEB96" wp14:editId="4817E9C5">
                <wp:extent cx="5126311" cy="4079631"/>
                <wp:effectExtent l="0" t="0" r="0" b="0"/>
                <wp:docPr id="14" name="Group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5126311" cy="4079631"/>
                          <a:chOff x="0" y="0"/>
                          <a:chExt cx="6227382" cy="4956048"/>
                        </a:xfrm>
                      </wpg:grpSpPr>
                      <wps:wsp>
                        <wps:cNvPr id="15" name="Rectangle 15"/>
                        <wps:cNvSpPr/>
                        <wps:spPr>
                          <a:xfrm>
                            <a:off x="0" y="0"/>
                            <a:ext cx="278103" cy="3127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3C66AA6" w14:textId="77777777" w:rsidR="00A12959" w:rsidRDefault="00A12959" w:rsidP="00A12959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" name="Picture 16" descr="A picture containing icon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7296" cy="24780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" name="Rectangle 17"/>
                        <wps:cNvSpPr/>
                        <wps:spPr>
                          <a:xfrm>
                            <a:off x="0" y="2477393"/>
                            <a:ext cx="278103" cy="3127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AA4C6A7" w14:textId="77777777" w:rsidR="00A12959" w:rsidRDefault="00A12959" w:rsidP="00A12959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478024"/>
                            <a:ext cx="2227437" cy="2478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Picture 19" descr="Graphical user interface&#10;&#10;Description automatically generated with medium confidence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007441" y="2448207"/>
                            <a:ext cx="2219126" cy="2478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Picture 20" descr="Logo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016506" y="2448207"/>
                            <a:ext cx="2210876" cy="24780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DCCEB96" id="Group 1" o:spid="_x0000_s1026" style="width:403.65pt;height:321.25pt;mso-position-horizontal-relative:char;mso-position-vertical-relative:line" coordsize="62273,49560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b1v3BcNxXHcly3N&#10;c90XTdV13Zdt3XfeF43G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b1v3BcNxXHcly3Nc90XTdV13Zdt3XfeF43GgIC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b1v3BcNxXHcly3N&#10;c90XTdV13Zdt3XfeF43G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b1v3BcNxXHcly3Nc90XTdV13Zdt3XfeF43GgIC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W/cFw3F&#10;cdyXLc1z3RdN1XXdl23dd94XjeV53pet7XvfF8wWgI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W/cFw3F&#10;cdyXLc1z3RdN1XXdl23dd94XjeV53pet7XvfF8wWgI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W/cFw3F&#10;cdyXLc1z3RdN1XXdl23dd94XjeV53pet7XvfF8wWgI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W/cFw3F&#10;cdyXLc1z3RdN1XXdl23dd94XjeV53pet7XvfF8wWgI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">
                <o:lock v:ext="edit" aspectratio="t"/>
                <v:rect id="Rectangle 15" o:spid="_x0000_s1027" style="position:absolute;width:2781;height:31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" filled="f" stroked="f">
                  <v:textbox>
                    <w:txbxContent>
                      <w:p w14:paraId="63C66AA6" w14:textId="77777777" w:rsidR="00A12959" w:rsidRDefault="00A12959" w:rsidP="00A12959">
                        <w:pP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A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" o:spid="_x0000_s1028" type="#_x0000_t75" alt="A picture containing icon&#10;&#10;Description automatically generated" style="position:absolute;width:21372;height:247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">
                  <v:imagedata r:id="rId26" o:title="A picture containing icon&#10;&#10;Description automatically generated"/>
                </v:shape>
                <v:rect id="Rectangle 17" o:spid="_x0000_s1029" style="position:absolute;top:24773;width:2781;height:31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" filled="f" stroked="f">
                  <v:textbox>
                    <w:txbxContent>
                      <w:p w14:paraId="7AA4C6A7" w14:textId="77777777" w:rsidR="00A12959" w:rsidRDefault="00A12959" w:rsidP="00A12959">
                        <w:pP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B</w:t>
                        </w:r>
                      </w:p>
                    </w:txbxContent>
                  </v:textbox>
                </v:rect>
                <v:shape id="Picture 18" o:spid="_x0000_s1030" type="#_x0000_t75" style="position:absolute;top:24780;width:22274;height:247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">
                  <v:imagedata r:id="rId27" o:title=""/>
                </v:shape>
                <v:shape id="Picture 19" o:spid="_x0000_s1031" type="#_x0000_t75" alt="Graphical user interface&#10;&#10;Description automatically generated with medium confidence" style="position:absolute;left:20074;top:24482;width:22191;height:247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">
                  <v:imagedata r:id="rId28" o:title="Graphical user interface&#10;&#10;Description automatically generated with medium confidence"/>
                </v:shape>
                <v:shape id="Picture 20" o:spid="_x0000_s1032" type="#_x0000_t75" alt="Logo&#10;&#10;Description automatically generated" style="position:absolute;left:40165;top:24482;width:22108;height:247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">
                  <v:imagedata r:id="rId29" o:title="Logo&#10;&#10;Description automatically generated"/>
                </v:shape>
                <w10:anchorlock/>
              </v:group>
            </w:pict>
          </mc:Fallback>
        </mc:AlternateContent>
      </w:r>
    </w:p>
    <w:p w14:paraId="1F4E0E56" w14:textId="0DBEDF4B" w:rsidR="00A12959" w:rsidRPr="00D9018B" w:rsidRDefault="00EA3EDB" w:rsidP="00EA3EDB">
      <w:pPr>
        <w:pStyle w:val="MDPI51figurecaption"/>
      </w:pPr>
      <w:r w:rsidRPr="00D9018B">
        <w:rPr>
          <w:b/>
          <w:bCs/>
        </w:rPr>
        <w:t xml:space="preserve">Figure </w:t>
      </w:r>
      <w:r w:rsidR="00503761" w:rsidRPr="00D9018B">
        <w:rPr>
          <w:b/>
          <w:bCs/>
        </w:rPr>
        <w:t>S</w:t>
      </w:r>
      <w:r w:rsidRPr="00D9018B">
        <w:rPr>
          <w:b/>
          <w:bCs/>
        </w:rPr>
        <w:t xml:space="preserve">3. </w:t>
      </w:r>
      <w:r w:rsidR="00A12959" w:rsidRPr="00D9018B">
        <w:t xml:space="preserve">Dependence on scavenger receptors. </w:t>
      </w:r>
      <w:r w:rsidR="00E54359" w:rsidRPr="00D9018B">
        <w:t>(</w:t>
      </w:r>
      <w:r w:rsidR="00A12959" w:rsidRPr="00D9018B">
        <w:rPr>
          <w:b/>
          <w:bCs/>
        </w:rPr>
        <w:t>A</w:t>
      </w:r>
      <w:r w:rsidR="00E54359" w:rsidRPr="00D9018B">
        <w:rPr>
          <w:b/>
          <w:bCs/>
        </w:rPr>
        <w:t>)</w:t>
      </w:r>
      <w:r w:rsidR="00A12959" w:rsidRPr="00D9018B">
        <w:t xml:space="preserve"> Blockage of TP uptake by two scavenger receptor agonists. Cells were incubated with 50 μg/mL </w:t>
      </w:r>
      <w:bookmarkStart w:id="9" w:name="OLE_LINK58"/>
      <w:bookmarkStart w:id="10" w:name="OLE_LINK59"/>
      <w:r w:rsidR="00A12959" w:rsidRPr="00D9018B">
        <w:t xml:space="preserve">poly I or 1500 μg/mL fucoidan </w:t>
      </w:r>
      <w:bookmarkEnd w:id="9"/>
      <w:bookmarkEnd w:id="10"/>
      <w:r w:rsidR="00A12959" w:rsidRPr="00D9018B">
        <w:t>together with TP peptide for 1 h, as described in the Methods. Cells were then washed, detached and subjected to flow cytometry. Fluorescence intensity of internalized TP peptide was normalized to that of cells alone (y-axis). Error bars, mean ± standard deviation (s.d.) (</w:t>
      </w:r>
      <w:r w:rsidR="00A12959" w:rsidRPr="00D9018B">
        <w:rPr>
          <w:i/>
          <w:iCs/>
          <w:highlight w:val="yellow"/>
        </w:rPr>
        <w:t>n</w:t>
      </w:r>
      <w:r w:rsidR="00E54359" w:rsidRPr="00D9018B">
        <w:t xml:space="preserve"> </w:t>
      </w:r>
      <w:r w:rsidR="00A12959" w:rsidRPr="00D9018B">
        <w:t>=</w:t>
      </w:r>
      <w:r w:rsidR="00E54359" w:rsidRPr="00D9018B">
        <w:t xml:space="preserve"> </w:t>
      </w:r>
      <w:r w:rsidR="00A12959" w:rsidRPr="00D9018B">
        <w:t xml:space="preserve">3). One-way ANOVA with Tukey’s multiple comparisons test was performed. </w:t>
      </w:r>
      <w:bookmarkStart w:id="11" w:name="OLE_LINK74"/>
      <w:bookmarkStart w:id="12" w:name="OLE_LINK75"/>
      <w:r w:rsidR="00A12959" w:rsidRPr="00D9018B">
        <w:t xml:space="preserve">**** </w:t>
      </w:r>
      <w:r w:rsidR="00A12959" w:rsidRPr="00D9018B">
        <w:rPr>
          <w:i/>
          <w:iCs/>
          <w:highlight w:val="yellow"/>
        </w:rPr>
        <w:t>P</w:t>
      </w:r>
      <w:r w:rsidR="00A12959" w:rsidRPr="00D9018B">
        <w:t xml:space="preserve"> &lt; 0.0001 in comparison with the TP alone group.</w:t>
      </w:r>
      <w:bookmarkEnd w:id="11"/>
      <w:bookmarkEnd w:id="12"/>
      <w:r w:rsidR="00A12959" w:rsidRPr="00D9018B">
        <w:t xml:space="preserve"> </w:t>
      </w:r>
      <w:r w:rsidR="00E54359" w:rsidRPr="00D9018B">
        <w:t>(</w:t>
      </w:r>
      <w:r w:rsidR="00A12959" w:rsidRPr="00D9018B">
        <w:rPr>
          <w:b/>
          <w:bCs/>
        </w:rPr>
        <w:t>B</w:t>
      </w:r>
      <w:r w:rsidR="00E54359" w:rsidRPr="00D9018B">
        <w:rPr>
          <w:b/>
          <w:bCs/>
        </w:rPr>
        <w:t>)</w:t>
      </w:r>
      <w:r w:rsidR="00A12959" w:rsidRPr="00D9018B">
        <w:rPr>
          <w:b/>
          <w:bCs/>
        </w:rPr>
        <w:t xml:space="preserve"> </w:t>
      </w:r>
      <w:r w:rsidR="00A12959" w:rsidRPr="00D9018B">
        <w:t xml:space="preserve">Blockage of NP bystander uptake by two scavenger receptor agonists. As described in the Methods, cells were incubated with indicated bystander NPs (AgNPs, AuNPs and IONPs) + TP peptide alone, or together with poly I or fucoidan. Fluorescence intensity of bystander NPs per sample was quantified by flow cytometry and normalized to that of cells with bystander NPs </w:t>
      </w:r>
      <w:r w:rsidR="00A12959" w:rsidRPr="00D9018B">
        <w:lastRenderedPageBreak/>
        <w:t>alone (y-axis). Data were presented as mean ± s.d. (</w:t>
      </w:r>
      <w:r w:rsidR="00A12959" w:rsidRPr="00D9018B">
        <w:rPr>
          <w:i/>
          <w:iCs/>
          <w:highlight w:val="yellow"/>
        </w:rPr>
        <w:t>n</w:t>
      </w:r>
      <w:r w:rsidR="00A12959" w:rsidRPr="00D9018B">
        <w:t xml:space="preserve"> = 3) and analyzed using </w:t>
      </w:r>
      <w:bookmarkStart w:id="13" w:name="OLE_LINK56"/>
      <w:bookmarkStart w:id="14" w:name="OLE_LINK57"/>
      <w:r w:rsidR="00A12959" w:rsidRPr="00D9018B">
        <w:t>one-way ANOVA with Tukey’s multiple comparisons test.</w:t>
      </w:r>
      <w:bookmarkEnd w:id="13"/>
      <w:bookmarkEnd w:id="14"/>
      <w:r w:rsidR="00A12959" w:rsidRPr="00D9018B">
        <w:t xml:space="preserve"> ** </w:t>
      </w:r>
      <w:r w:rsidR="00A12959" w:rsidRPr="00D9018B">
        <w:rPr>
          <w:i/>
          <w:iCs/>
          <w:highlight w:val="yellow"/>
        </w:rPr>
        <w:t>P</w:t>
      </w:r>
      <w:r w:rsidR="00A12959" w:rsidRPr="00D9018B">
        <w:t xml:space="preserve"> &lt; 0.01, *** </w:t>
      </w:r>
      <w:r w:rsidR="00A12959" w:rsidRPr="00D9018B">
        <w:rPr>
          <w:i/>
          <w:iCs/>
          <w:highlight w:val="yellow"/>
        </w:rPr>
        <w:t>P</w:t>
      </w:r>
      <w:r w:rsidR="00A12959" w:rsidRPr="00D9018B">
        <w:t xml:space="preserve"> &lt; 0.001, **** </w:t>
      </w:r>
      <w:r w:rsidR="00A12959" w:rsidRPr="00D9018B">
        <w:rPr>
          <w:i/>
          <w:iCs/>
          <w:highlight w:val="yellow"/>
        </w:rPr>
        <w:t>P</w:t>
      </w:r>
      <w:r w:rsidR="00A12959" w:rsidRPr="00D9018B">
        <w:t xml:space="preserve"> &lt; 0.0001 in comparison with the TP alone group.</w:t>
      </w:r>
    </w:p>
    <w:p w14:paraId="6AD1CCEA" w14:textId="363C1893" w:rsidR="00A12959" w:rsidRPr="00D9018B" w:rsidRDefault="00A12959" w:rsidP="00A12959">
      <w:pPr>
        <w:rPr>
          <w:rFonts w:cs="Arial"/>
          <w:sz w:val="21"/>
          <w:szCs w:val="21"/>
        </w:rPr>
      </w:pPr>
      <w:r w:rsidRPr="00D9018B">
        <w:rPr>
          <w:rFonts w:cs="Arial"/>
          <w:sz w:val="21"/>
          <w:szCs w:val="21"/>
        </w:rPr>
        <mc:AlternateContent>
          <mc:Choice Requires="wpg">
            <w:drawing>
              <wp:inline distT="0" distB="0" distL="0" distR="0" wp14:anchorId="6951DAFB" wp14:editId="220DB957">
                <wp:extent cx="6342185" cy="4366846"/>
                <wp:effectExtent l="0" t="0" r="0" b="0"/>
                <wp:docPr id="21" name="Group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6342185" cy="4366846"/>
                          <a:chOff x="0" y="0"/>
                          <a:chExt cx="5619687" cy="5352665"/>
                        </a:xfrm>
                      </wpg:grpSpPr>
                      <wpg:grpSp>
                        <wpg:cNvPr id="22" name="Group 22"/>
                        <wpg:cNvGrpSpPr/>
                        <wpg:grpSpPr>
                          <a:xfrm>
                            <a:off x="0" y="0"/>
                            <a:ext cx="3992557" cy="2914031"/>
                            <a:chOff x="0" y="0"/>
                            <a:chExt cx="3992557" cy="2914031"/>
                          </a:xfrm>
                        </wpg:grpSpPr>
                        <wps:wsp>
                          <wps:cNvPr id="23" name="Rectangle 23"/>
                          <wps:cNvSpPr/>
                          <wps:spPr>
                            <a:xfrm>
                              <a:off x="1" y="0"/>
                              <a:ext cx="271878" cy="305701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4822442D" w14:textId="77777777" w:rsidR="00A12959" w:rsidRDefault="00A12959" w:rsidP="00A12959">
                                <w:pP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4" name="Picture 24" descr="A picture containing application&#10;&#10;Description automatically generated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0" cstate="hq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115416"/>
                              <a:ext cx="1824372" cy="2478024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5" name="Rectangle 25"/>
                          <wps:cNvSpPr/>
                          <wps:spPr>
                            <a:xfrm>
                              <a:off x="3720679" y="0"/>
                              <a:ext cx="271878" cy="305701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439C67C" w14:textId="77777777" w:rsidR="00A12959" w:rsidRDefault="00A12959" w:rsidP="00A12959">
                                <w:pP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6" name="Picture 26" descr="Application&#10;&#10;Description automatically generated with low confidenc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1" cstate="hq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683121" y="115416"/>
                              <a:ext cx="1838851" cy="2478024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7" name="Rectangle 27"/>
                          <wps:cNvSpPr/>
                          <wps:spPr>
                            <a:xfrm>
                              <a:off x="0" y="2608330"/>
                              <a:ext cx="271878" cy="305701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4D5C5CFB" w14:textId="77777777" w:rsidR="00A12959" w:rsidRDefault="00A12959" w:rsidP="00A12959">
                                <w:pP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8" name="Picture 28" descr="Icon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721057" y="115416"/>
                            <a:ext cx="1898630" cy="2478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" name="Picture 29" descr="Logo, icon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840297"/>
                            <a:ext cx="2131447" cy="2478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Picture 30" descr="Icon&#10;&#10;Description automatically generated with medium confidence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443973" y="2609465"/>
                            <a:ext cx="2155997" cy="27432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Rectangle 31"/>
                        <wps:cNvSpPr/>
                        <wps:spPr>
                          <a:xfrm>
                            <a:off x="2443724" y="2608328"/>
                            <a:ext cx="271878" cy="305701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AB6D7C7" w14:textId="77777777" w:rsidR="00A12959" w:rsidRDefault="00A12959" w:rsidP="00A12959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51DAFB" id="Group 22" o:spid="_x0000_s1033" style="width:499.4pt;height:343.85pt;mso-position-horizontal-relative:char;mso-position-vertical-relative:line" coordsize="56196,53526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0NQ9EUTRVF0ZRtHUfSFI0lSdKUrS1L&#10;0xTNNU3TlO09T9QVDUVR1JUtTVPVFU1VVdWVbV1X1hWNZVnWla1tW9cVzXVd15XtfV/YFg2FYdiW&#10;LY1j2RZNlWXZlm2dZ9oWjaVp2patrWvbFs21bduW7b1v3BcNxXHcly3Nc90XTdV13Zdt3XfeF43l&#10;ed6LcgK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b1v3BcNxXHcly3Nc90XTdV13Zdt3XfeF43led6LcgK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b1v3BcNxXHcly3N&#10;c90XTdV13Zdt3XfeF43led6LcgK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vR+gI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vR+gI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vR+gI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vR+gI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vR+gI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vR+gI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vR+gI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vR+gI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vR+gI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vR+gI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vR+gI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vR+gI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vR+gI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vR+gI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vR+gI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vR+gI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vR+gI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vR+gI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b0foC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b0foC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b0foC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b0foC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b0foC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b0foC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b0foC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b0foC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vR+gI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vR+gI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vR+gI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vR+gI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vR+gI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vR+gI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vR+gI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vR+gI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vR+gI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vR+gI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vR+gI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vR+gI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vR+gI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vR+gI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vR+gI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H6Ag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H6Ag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H6Ag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H6Ag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H6Ag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H6Ag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H6Ag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H6Ag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H6Ag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H6Ag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H6Ag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H6Ag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H6Ag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H6Ag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H6Ag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H6Ag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H6Ag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0NQ9EUTRVF0ZRtHUfSFI0lSdKUrS1L&#10;0xTNNU3TlO09T9QVDUVR1JUtTVPVFU1VVdWVbV1X1hWNZVnWla1tW9cVzXVd15XtfV/YFg2FYdiW&#10;LY1j2RZNlWXZlm2dZ9oWjaVp2patrWvbFs21bduW7b0foC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0NQ9EUTRVF0ZRtHUfSFI0lSdKUrS1L&#10;0xTNNU3TlO09T9QVDUVR1JUtTVPVFU1VVdWVbV1X1hWNZVnWla1tW9cVzXVd15XtfV/YFg2FYdiW&#10;LY1j2RZNlWXZlm2dZ9oWjaVp2patrWvbFs21bduW7b0foC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0NQ9EUTRVF0ZRtHUfSFI0lSdKUrS1L&#10;0xTNNU3TlO09T9QVDUVR1JUtTVPVFU1VVdWVbV1X1hWNZVnWla1tW9cVzXVd15XtfV/YFg2FYdiW&#10;LY1j2RZNlWXZlm2dZ9oWjaVp2patrWvbFs21bduW7b0foC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0NQ9EUTRVF0ZRtHUfSFI0lSdKUrS1L&#10;0xTNNU3TlO09T9QVDUVR1JUtTVPVFU1VVdWVbV1X1hWNZVnWla1tW9cVzXVd15XtfV/YFg2FYdiW&#10;LY1j2RZNlWXZlm2dZ9oWjaVp2patrWvbFs21bduW7b0foC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0NQ9EUTRVF0ZRtHUfSFI0lSdKUrS1L&#10;0xTNNU3TlO09T9QVDUVR1JUtTVPVFU1VVdWVbV1X1hWNZVnWla1tW9cVzXVd15XtfV/YFg2FYdiW&#10;LY1j2RZNlWXZlm2dZ9oWjaVp2patrWvbFs21bduW7b0foC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0NQ9EUTRVF0ZRtHUfSFI0lSdKUrS1L&#10;0xTNNU3TlO09T9QVDUVR1JUtTVPVFU1VVdWVbV1X1hWNZVnWla1tW9cVzXVd15XtfV/YFg2FYdiW&#10;LY1j2RZNlWXZlm2dZ9oWjaVp2patrWvbFs21bduW7b0foC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0NQ9EUTRVF0ZRtHUfSFI0lSdKUrS1L&#10;0xTNNU3TlO09T9QVDUVR1JUtTVPVFU1VVdWVbV1X1hWNZVnWla1tW9cVzXVd15XtfV/YFg2FYdiW&#10;LY1j2RZNlWXZlm2dZ9oWjaVp2patrWvbFs21bduW7b0foC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0NQ9EUTRVF0ZRtHUfSFI0lSdKUrS1L&#10;0xTNNU3TlO09T9QVDUVR1JUtTVPVFU1VVdWVbV1X1hWNZVnWla1tW9cVzXVd15XtfV/YFg2FYdiW&#10;LY1j2RZNlWXZlm2dZ9oWjaVp2patrWvbFs21bduW7b0foC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0foC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0foC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0foC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0foC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0foC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0foC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0foC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0foC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0foC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0foC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0foC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0foC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0foC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0foC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0foC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0foC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">
                <o:lock v:ext="edit" aspectratio="t"/>
                <v:group id="_x0000_s1034" style="position:absolute;width:39925;height:29140" coordsize="39925,29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rect id="Rectangle 23" o:spid="_x0000_s1035" style="position:absolute;width:2718;height:3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" filled="f" stroked="f">
                    <v:textbox>
                      <w:txbxContent>
                        <w:p w14:paraId="4822442D" w14:textId="77777777" w:rsidR="00A12959" w:rsidRDefault="00A12959" w:rsidP="00A12959">
                          <w:pP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A</w:t>
                          </w:r>
                        </w:p>
                      </w:txbxContent>
                    </v:textbox>
                  </v:rect>
                  <v:shape id="Picture 24" o:spid="_x0000_s1036" type="#_x0000_t75" alt="A picture containing application&#10;&#10;Description automatically generated" style="position:absolute;top:1154;width:18243;height:247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">
                    <v:imagedata r:id="rId35" o:title="A picture containing application&#10;&#10;Description automatically generated"/>
                  </v:shape>
                  <v:rect id="Rectangle 25" o:spid="_x0000_s1037" style="position:absolute;left:37206;width:2719;height:3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" filled="f" stroked="f">
                    <v:textbox>
                      <w:txbxContent>
                        <w:p w14:paraId="0439C67C" w14:textId="77777777" w:rsidR="00A12959" w:rsidRDefault="00A12959" w:rsidP="00A12959">
                          <w:pP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B</w:t>
                          </w:r>
                        </w:p>
                      </w:txbxContent>
                    </v:textbox>
                  </v:rect>
                  <v:shape id="Picture 26" o:spid="_x0000_s1038" type="#_x0000_t75" alt="Application&#10;&#10;Description automatically generated with low confidence" style="position:absolute;left:16831;top:1154;width:18388;height:247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">
                    <v:imagedata r:id="rId36" o:title="Application&#10;&#10;Description automatically generated with low confidence"/>
                  </v:shape>
                  <v:rect id="Rectangle 27" o:spid="_x0000_s1039" style="position:absolute;top:26083;width:2718;height:3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" filled="f" stroked="f">
                    <v:textbox>
                      <w:txbxContent>
                        <w:p w14:paraId="4D5C5CFB" w14:textId="77777777" w:rsidR="00A12959" w:rsidRDefault="00A12959" w:rsidP="00A12959">
                          <w:pP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C</w:t>
                          </w:r>
                        </w:p>
                      </w:txbxContent>
                    </v:textbox>
                  </v:rect>
                </v:group>
                <v:shape id="Picture 28" o:spid="_x0000_s1040" type="#_x0000_t75" alt="Icon&#10;&#10;Description automatically generated" style="position:absolute;left:37210;top:1154;width:18986;height:247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">
                  <v:imagedata r:id="rId37" o:title="Icon&#10;&#10;Description automatically generated"/>
                </v:shape>
                <v:shape id="Picture 29" o:spid="_x0000_s1041" type="#_x0000_t75" alt="Logo, icon&#10;&#10;Description automatically generated" style="position:absolute;top:28402;width:21314;height:247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">
                  <v:imagedata r:id="rId38" o:title="Logo, icon&#10;&#10;Description automatically generated"/>
                </v:shape>
                <v:shape id="Picture 30" o:spid="_x0000_s1042" type="#_x0000_t75" alt="Icon&#10;&#10;Description automatically generated with medium confidence" style="position:absolute;left:24439;top:26094;width:21560;height:27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">
                  <v:imagedata r:id="rId39" o:title="Icon&#10;&#10;Description automatically generated with medium confidence"/>
                </v:shape>
                <v:rect id="Rectangle 31" o:spid="_x0000_s1043" style="position:absolute;left:24437;top:26083;width:2719;height:3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" filled="f" stroked="f">
                  <v:textbox>
                    <w:txbxContent>
                      <w:p w14:paraId="0AB6D7C7" w14:textId="77777777" w:rsidR="00A12959" w:rsidRDefault="00A12959" w:rsidP="00A12959">
                        <w:pP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D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0F615C1A" w14:textId="6558B639" w:rsidR="00A12959" w:rsidRPr="00D9018B" w:rsidRDefault="00EF355C" w:rsidP="00EF355C">
      <w:pPr>
        <w:pStyle w:val="MDPI51figurecaption"/>
      </w:pPr>
      <w:r w:rsidRPr="00D9018B">
        <w:rPr>
          <w:b/>
          <w:bCs/>
        </w:rPr>
        <w:t xml:space="preserve">Figure </w:t>
      </w:r>
      <w:r w:rsidR="00503761" w:rsidRPr="00D9018B">
        <w:rPr>
          <w:b/>
          <w:bCs/>
        </w:rPr>
        <w:t>S</w:t>
      </w:r>
      <w:r w:rsidRPr="00D9018B">
        <w:rPr>
          <w:b/>
          <w:bCs/>
        </w:rPr>
        <w:t xml:space="preserve">4. </w:t>
      </w:r>
      <w:bookmarkStart w:id="15" w:name="OLE_LINK102"/>
      <w:bookmarkStart w:id="16" w:name="OLE_LINK103"/>
      <w:r w:rsidR="00A12959" w:rsidRPr="00D9018B">
        <w:t>HSPG dependence</w:t>
      </w:r>
      <w:bookmarkEnd w:id="15"/>
      <w:bookmarkEnd w:id="16"/>
      <w:r w:rsidR="00A12959" w:rsidRPr="00D9018B">
        <w:t xml:space="preserve">. </w:t>
      </w:r>
      <w:r w:rsidRPr="00D9018B">
        <w:t>(</w:t>
      </w:r>
      <w:r w:rsidR="00A12959" w:rsidRPr="00D9018B">
        <w:rPr>
          <w:b/>
          <w:bCs/>
        </w:rPr>
        <w:t>A</w:t>
      </w:r>
      <w:r w:rsidRPr="00D9018B">
        <w:rPr>
          <w:b/>
          <w:bCs/>
        </w:rPr>
        <w:t>)</w:t>
      </w:r>
      <w:r w:rsidR="00A12959" w:rsidRPr="00D9018B">
        <w:rPr>
          <w:b/>
          <w:bCs/>
        </w:rPr>
        <w:t xml:space="preserve"> </w:t>
      </w:r>
      <w:r w:rsidR="00A12959" w:rsidRPr="00D9018B">
        <w:t xml:space="preserve">The effect of EXT genes knockdown on RNA expression. </w:t>
      </w:r>
      <w:bookmarkStart w:id="17" w:name="OLE_LINK83"/>
      <w:bookmarkStart w:id="18" w:name="OLE_LINK84"/>
      <w:r w:rsidR="00A12959" w:rsidRPr="00D9018B">
        <w:t xml:space="preserve">Hela cells were transfected with EXT1 siRNA or EXT2 siRNA </w:t>
      </w:r>
      <w:r w:rsidR="00A12959" w:rsidRPr="00D9018B">
        <w:rPr>
          <w:lang w:eastAsia="zh-CN"/>
        </w:rPr>
        <w:t>re</w:t>
      </w:r>
      <w:bookmarkEnd w:id="17"/>
      <w:bookmarkEnd w:id="18"/>
      <w:r w:rsidR="00A12959" w:rsidRPr="00D9018B">
        <w:rPr>
          <w:lang w:eastAsia="zh-CN"/>
        </w:rPr>
        <w:t xml:space="preserve">spectively </w:t>
      </w:r>
      <w:r w:rsidR="00A12959" w:rsidRPr="00D9018B">
        <w:t>for 48 h and mRNA expression levels of EXT1 and EXT2 were then analyzed by RT-PCR, as described in the Methods. Error bars, mean ± standard deviation (s.d.) (</w:t>
      </w:r>
      <w:r w:rsidR="00A12959" w:rsidRPr="00D9018B">
        <w:rPr>
          <w:i/>
          <w:iCs/>
          <w:highlight w:val="yellow"/>
        </w:rPr>
        <w:t>n</w:t>
      </w:r>
      <w:r w:rsidRPr="00D9018B">
        <w:t xml:space="preserve"> </w:t>
      </w:r>
      <w:r w:rsidR="00A12959" w:rsidRPr="00D9018B">
        <w:t>=</w:t>
      </w:r>
      <w:r w:rsidRPr="00D9018B">
        <w:t xml:space="preserve"> </w:t>
      </w:r>
      <w:r w:rsidR="00A12959" w:rsidRPr="00D9018B">
        <w:t xml:space="preserve">3). </w:t>
      </w:r>
      <w:bookmarkStart w:id="19" w:name="OLE_LINK81"/>
      <w:bookmarkStart w:id="20" w:name="OLE_LINK82"/>
      <w:r w:rsidR="00A12959" w:rsidRPr="00D9018B">
        <w:t>Two tailed Student’s t-test was performed.</w:t>
      </w:r>
      <w:bookmarkEnd w:id="19"/>
      <w:bookmarkEnd w:id="20"/>
      <w:r w:rsidR="00A12959" w:rsidRPr="00D9018B">
        <w:t xml:space="preserve"> **** </w:t>
      </w:r>
      <w:r w:rsidR="00A12959" w:rsidRPr="00D9018B">
        <w:rPr>
          <w:i/>
          <w:iCs/>
          <w:highlight w:val="yellow"/>
        </w:rPr>
        <w:t>P</w:t>
      </w:r>
      <w:r w:rsidR="00A12959" w:rsidRPr="00D9018B">
        <w:t xml:space="preserve"> &lt; 0.0001. </w:t>
      </w:r>
      <w:r w:rsidRPr="00D9018B">
        <w:t>(</w:t>
      </w:r>
      <w:r w:rsidR="00A12959" w:rsidRPr="00D9018B">
        <w:rPr>
          <w:b/>
          <w:bCs/>
        </w:rPr>
        <w:t>B</w:t>
      </w:r>
      <w:r w:rsidRPr="00D9018B">
        <w:rPr>
          <w:b/>
          <w:bCs/>
        </w:rPr>
        <w:t>)</w:t>
      </w:r>
      <w:r w:rsidR="00A12959" w:rsidRPr="00D9018B">
        <w:rPr>
          <w:b/>
          <w:bCs/>
        </w:rPr>
        <w:t xml:space="preserve"> </w:t>
      </w:r>
      <w:r w:rsidR="00A12959" w:rsidRPr="00D9018B">
        <w:t xml:space="preserve">The effect of individual EXT gene knockdown on TP uptake. Hela cells were transfected with EXT1 siRNA or EXT2 siRNA </w:t>
      </w:r>
      <w:r w:rsidR="00A12959" w:rsidRPr="00D9018B">
        <w:rPr>
          <w:lang w:eastAsia="zh-CN"/>
        </w:rPr>
        <w:t xml:space="preserve">respectively </w:t>
      </w:r>
      <w:r w:rsidR="00A12959" w:rsidRPr="00D9018B">
        <w:t>for 48 h and then incubated with 10 μM TP peptide for 1 h. Cells were washed, detached and subjected to flow cytometry. Fluorescence intensity of internalized TP peptide was normalized to that of cells alone (y-axis). Error bars, mean ± standard deviation (s.d.) (</w:t>
      </w:r>
      <w:r w:rsidR="00A12959" w:rsidRPr="00D9018B">
        <w:rPr>
          <w:i/>
          <w:iCs/>
          <w:highlight w:val="yellow"/>
        </w:rPr>
        <w:t>n</w:t>
      </w:r>
      <w:r w:rsidRPr="00D9018B">
        <w:t xml:space="preserve"> </w:t>
      </w:r>
      <w:r w:rsidR="00A12959" w:rsidRPr="00D9018B">
        <w:t>=</w:t>
      </w:r>
      <w:r w:rsidRPr="00D9018B">
        <w:t xml:space="preserve"> </w:t>
      </w:r>
      <w:r w:rsidR="00A12959" w:rsidRPr="00D9018B">
        <w:t xml:space="preserve">3). One-way ANOVA with Tukey’s multiple comparisons test was performed. </w:t>
      </w:r>
      <w:bookmarkStart w:id="21" w:name="OLE_LINK78"/>
      <w:bookmarkStart w:id="22" w:name="OLE_LINK79"/>
      <w:r w:rsidR="00A12959" w:rsidRPr="00D9018B">
        <w:t>n.s., not significant.</w:t>
      </w:r>
      <w:bookmarkEnd w:id="21"/>
      <w:bookmarkEnd w:id="22"/>
      <w:r w:rsidR="00A12959" w:rsidRPr="00D9018B">
        <w:t xml:space="preserve"> </w:t>
      </w:r>
      <w:r w:rsidR="00B60F87" w:rsidRPr="00D9018B">
        <w:t>(</w:t>
      </w:r>
      <w:r w:rsidR="00A12959" w:rsidRPr="00D9018B">
        <w:rPr>
          <w:b/>
          <w:bCs/>
        </w:rPr>
        <w:t>C</w:t>
      </w:r>
      <w:r w:rsidR="00B60F87" w:rsidRPr="00D9018B">
        <w:rPr>
          <w:b/>
          <w:bCs/>
        </w:rPr>
        <w:t>)</w:t>
      </w:r>
      <w:r w:rsidR="00A12959" w:rsidRPr="00D9018B">
        <w:rPr>
          <w:b/>
          <w:bCs/>
        </w:rPr>
        <w:t xml:space="preserve"> </w:t>
      </w:r>
      <w:r w:rsidR="00A12959" w:rsidRPr="00D9018B">
        <w:t xml:space="preserve">Blockage of TP uptake by EXT1/2 genes knockdown. Hela cells were transfected with EXT1 siRNA together with EXT2 siRNA </w:t>
      </w:r>
      <w:r w:rsidR="00A12959" w:rsidRPr="00D9018B">
        <w:rPr>
          <w:lang w:eastAsia="zh-CN"/>
        </w:rPr>
        <w:t xml:space="preserve">for 48 h, as described in the Methods. </w:t>
      </w:r>
      <w:bookmarkStart w:id="23" w:name="OLE_LINK85"/>
      <w:bookmarkStart w:id="24" w:name="OLE_LINK86"/>
      <w:r w:rsidR="00A12959" w:rsidRPr="00D9018B">
        <w:t xml:space="preserve">Flow cytometry was used to quantify the fluorescence intensity of internalized TP peptide which was further normalized to that of cells alone (y-axis). </w:t>
      </w:r>
      <w:bookmarkEnd w:id="23"/>
      <w:bookmarkEnd w:id="24"/>
      <w:r w:rsidR="00A12959" w:rsidRPr="00D9018B">
        <w:t>Error bars, mean ± standard deviation (s.d.) (</w:t>
      </w:r>
      <w:r w:rsidR="00A12959" w:rsidRPr="00D9018B">
        <w:rPr>
          <w:i/>
          <w:iCs/>
          <w:highlight w:val="yellow"/>
        </w:rPr>
        <w:t>n</w:t>
      </w:r>
      <w:r w:rsidRPr="00D9018B">
        <w:t xml:space="preserve"> </w:t>
      </w:r>
      <w:r w:rsidR="00A12959" w:rsidRPr="00D9018B">
        <w:t>=</w:t>
      </w:r>
      <w:r w:rsidRPr="00D9018B">
        <w:t xml:space="preserve"> </w:t>
      </w:r>
      <w:r w:rsidR="00A12959" w:rsidRPr="00D9018B">
        <w:t>3).</w:t>
      </w:r>
      <w:r w:rsidR="00A12959" w:rsidRPr="00D9018B">
        <w:rPr>
          <w:b/>
          <w:bCs/>
        </w:rPr>
        <w:t xml:space="preserve"> </w:t>
      </w:r>
      <w:bookmarkStart w:id="25" w:name="OLE_LINK91"/>
      <w:bookmarkStart w:id="26" w:name="OLE_LINK92"/>
      <w:bookmarkStart w:id="27" w:name="OLE_LINK93"/>
      <w:r w:rsidR="00A12959" w:rsidRPr="00D9018B">
        <w:t>Two tailed Student’s t-test was performed.</w:t>
      </w:r>
      <w:bookmarkEnd w:id="25"/>
      <w:bookmarkEnd w:id="26"/>
      <w:bookmarkEnd w:id="27"/>
      <w:r w:rsidR="00A12959" w:rsidRPr="00D9018B">
        <w:t xml:space="preserve">, * </w:t>
      </w:r>
      <w:r w:rsidR="00A12959" w:rsidRPr="00D9018B">
        <w:rPr>
          <w:i/>
          <w:iCs/>
          <w:highlight w:val="yellow"/>
        </w:rPr>
        <w:t>P</w:t>
      </w:r>
      <w:r w:rsidR="00A12959" w:rsidRPr="00D9018B">
        <w:t xml:space="preserve"> &lt; 0.05. </w:t>
      </w:r>
      <w:r w:rsidR="00B60F87" w:rsidRPr="00D9018B">
        <w:t>(</w:t>
      </w:r>
      <w:r w:rsidR="00A12959" w:rsidRPr="00D9018B">
        <w:rPr>
          <w:b/>
          <w:bCs/>
        </w:rPr>
        <w:t>D</w:t>
      </w:r>
      <w:r w:rsidR="00B60F87" w:rsidRPr="00D9018B">
        <w:rPr>
          <w:b/>
          <w:bCs/>
        </w:rPr>
        <w:t>)</w:t>
      </w:r>
      <w:r w:rsidR="00A12959" w:rsidRPr="00D9018B">
        <w:rPr>
          <w:b/>
          <w:bCs/>
        </w:rPr>
        <w:t xml:space="preserve"> </w:t>
      </w:r>
      <w:r w:rsidR="00A12959" w:rsidRPr="00D9018B">
        <w:t>Blockage of NP bystander uptake by EXT1/2 genes knockdown. Hela cells were transfected with both EXT1 and EXT2 siRNA</w:t>
      </w:r>
      <w:r w:rsidR="00A12959" w:rsidRPr="00D9018B">
        <w:rPr>
          <w:lang w:eastAsia="zh-CN"/>
        </w:rPr>
        <w:t xml:space="preserve"> </w:t>
      </w:r>
      <w:r w:rsidR="00A12959" w:rsidRPr="00D9018B">
        <w:t>for 48 h and then incubated with indicated bystander cargo (AgNP) + TP peptide for 1 h. Fluorescence intensity of bystander NPs per sample was quantified by flow cytometry and normalized to that of cells with bystander NPs alone (y-axis). Error bars, mean ± standard deviation (s.d.) (</w:t>
      </w:r>
      <w:r w:rsidR="00A12959" w:rsidRPr="00D9018B">
        <w:rPr>
          <w:i/>
          <w:iCs/>
          <w:highlight w:val="yellow"/>
        </w:rPr>
        <w:t>n</w:t>
      </w:r>
      <w:r w:rsidR="00190D15" w:rsidRPr="00D9018B">
        <w:t xml:space="preserve"> </w:t>
      </w:r>
      <w:r w:rsidR="00A12959" w:rsidRPr="00D9018B">
        <w:t>=</w:t>
      </w:r>
      <w:r w:rsidR="00190D15" w:rsidRPr="00D9018B">
        <w:t xml:space="preserve"> </w:t>
      </w:r>
      <w:r w:rsidR="00A12959" w:rsidRPr="00D9018B">
        <w:t xml:space="preserve">3). Two tailed Student’s t-test was performed. **** </w:t>
      </w:r>
      <w:r w:rsidR="00A12959" w:rsidRPr="00D9018B">
        <w:rPr>
          <w:i/>
          <w:iCs/>
          <w:highlight w:val="yellow"/>
        </w:rPr>
        <w:t>P</w:t>
      </w:r>
      <w:r w:rsidR="00A12959" w:rsidRPr="00D9018B">
        <w:t xml:space="preserve"> &lt; 0.0001 in comparison with the TP alone group.</w:t>
      </w:r>
    </w:p>
    <w:p w14:paraId="25170526" w14:textId="77777777" w:rsidR="00A12959" w:rsidRPr="00D9018B" w:rsidRDefault="00A12959" w:rsidP="00A12959">
      <w:pPr>
        <w:rPr>
          <w:rFonts w:cs="Arial"/>
          <w:sz w:val="21"/>
          <w:szCs w:val="21"/>
        </w:rPr>
      </w:pPr>
      <w:r w:rsidRPr="00D9018B">
        <w:rPr>
          <w:rFonts w:cs="Arial"/>
          <w:sz w:val="21"/>
          <w:szCs w:val="21"/>
        </w:rPr>
        <w:br w:type="page"/>
      </w:r>
    </w:p>
    <w:p w14:paraId="7F2D4304" w14:textId="681EE719" w:rsidR="00A12959" w:rsidRPr="00D9018B" w:rsidRDefault="00D9018B" w:rsidP="00D9018B">
      <w:pPr>
        <w:pStyle w:val="MDPI41tablecaption"/>
      </w:pPr>
      <w:r w:rsidRPr="00D9018B">
        <w:rPr>
          <w:b/>
          <w:bCs/>
        </w:rPr>
        <w:lastRenderedPageBreak/>
        <w:t xml:space="preserve">Table 1. </w:t>
      </w:r>
      <w:r w:rsidR="00A12959" w:rsidRPr="00D9018B">
        <w:t>List of scavenger receptors expressed in Hela cells.</w:t>
      </w:r>
    </w:p>
    <w:tbl>
      <w:tblPr>
        <w:tblStyle w:val="MDPI41threelinetable"/>
        <w:tblW w:w="7857" w:type="dxa"/>
        <w:jc w:val="left"/>
        <w:tblInd w:w="260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3"/>
        <w:gridCol w:w="5744"/>
        <w:gridCol w:w="830"/>
      </w:tblGrid>
      <w:tr w:rsidR="00A12959" w:rsidRPr="00D9018B" w14:paraId="38E39C36" w14:textId="77777777" w:rsidTr="00D9018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left"/>
        </w:trPr>
        <w:tc>
          <w:tcPr>
            <w:tcW w:w="1525" w:type="dxa"/>
            <w:tcBorders>
              <w:top w:val="single" w:sz="8" w:space="0" w:color="auto"/>
            </w:tcBorders>
            <w:shd w:val="clear" w:color="auto" w:fill="auto"/>
            <w:hideMark/>
          </w:tcPr>
          <w:p w14:paraId="0670E3D9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bCs/>
                <w:sz w:val="16"/>
                <w:szCs w:val="21"/>
              </w:rPr>
            </w:pPr>
            <w:bookmarkStart w:id="28" w:name="OLE_LINK100"/>
            <w:bookmarkStart w:id="29" w:name="OLE_LINK101"/>
            <w:r w:rsidRPr="00D9018B">
              <w:rPr>
                <w:rFonts w:cs="Arial"/>
                <w:bCs/>
                <w:sz w:val="16"/>
                <w:szCs w:val="21"/>
              </w:rPr>
              <w:t>Gene</w:t>
            </w:r>
          </w:p>
        </w:tc>
        <w:tc>
          <w:tcPr>
            <w:tcW w:w="6840" w:type="dxa"/>
            <w:tcBorders>
              <w:top w:val="single" w:sz="8" w:space="0" w:color="auto"/>
            </w:tcBorders>
            <w:shd w:val="clear" w:color="auto" w:fill="auto"/>
            <w:hideMark/>
          </w:tcPr>
          <w:p w14:paraId="33E1A4D2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bCs/>
                <w:sz w:val="16"/>
                <w:szCs w:val="21"/>
              </w:rPr>
            </w:pPr>
            <w:r w:rsidRPr="00D9018B">
              <w:rPr>
                <w:rFonts w:cs="Arial"/>
                <w:bCs/>
                <w:sz w:val="16"/>
                <w:szCs w:val="21"/>
              </w:rPr>
              <w:t>Gene description</w:t>
            </w:r>
          </w:p>
        </w:tc>
        <w:tc>
          <w:tcPr>
            <w:tcW w:w="985" w:type="dxa"/>
            <w:tcBorders>
              <w:top w:val="single" w:sz="8" w:space="0" w:color="auto"/>
            </w:tcBorders>
            <w:shd w:val="clear" w:color="auto" w:fill="auto"/>
            <w:hideMark/>
          </w:tcPr>
          <w:p w14:paraId="727CCD79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bCs/>
                <w:sz w:val="16"/>
                <w:szCs w:val="21"/>
              </w:rPr>
            </w:pPr>
            <w:r w:rsidRPr="00D9018B">
              <w:rPr>
                <w:rFonts w:cs="Arial"/>
                <w:bCs/>
                <w:sz w:val="16"/>
                <w:szCs w:val="21"/>
              </w:rPr>
              <w:t>NX</w:t>
            </w:r>
          </w:p>
        </w:tc>
      </w:tr>
      <w:tr w:rsidR="00A12959" w:rsidRPr="00D9018B" w14:paraId="574B918A" w14:textId="77777777" w:rsidTr="00D9018B">
        <w:trPr>
          <w:jc w:val="left"/>
        </w:trPr>
        <w:tc>
          <w:tcPr>
            <w:tcW w:w="1525" w:type="dxa"/>
            <w:shd w:val="clear" w:color="auto" w:fill="auto"/>
            <w:hideMark/>
          </w:tcPr>
          <w:p w14:paraId="0EEC83D6" w14:textId="77777777" w:rsidR="00A12959" w:rsidRPr="0011509E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i/>
                <w:iCs/>
                <w:sz w:val="16"/>
                <w:szCs w:val="21"/>
              </w:rPr>
            </w:pPr>
            <w:r w:rsidRPr="0011509E">
              <w:rPr>
                <w:rFonts w:cs="Arial"/>
                <w:i/>
                <w:iCs/>
                <w:sz w:val="16"/>
                <w:szCs w:val="21"/>
              </w:rPr>
              <w:t>LRP1</w:t>
            </w:r>
          </w:p>
        </w:tc>
        <w:tc>
          <w:tcPr>
            <w:tcW w:w="6840" w:type="dxa"/>
            <w:shd w:val="clear" w:color="auto" w:fill="auto"/>
            <w:hideMark/>
          </w:tcPr>
          <w:p w14:paraId="228A4F68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LDL receptor related protein 1</w:t>
            </w:r>
          </w:p>
        </w:tc>
        <w:tc>
          <w:tcPr>
            <w:tcW w:w="985" w:type="dxa"/>
            <w:shd w:val="clear" w:color="auto" w:fill="auto"/>
            <w:hideMark/>
          </w:tcPr>
          <w:p w14:paraId="2F151822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2.7</w:t>
            </w:r>
          </w:p>
        </w:tc>
      </w:tr>
      <w:tr w:rsidR="00A12959" w:rsidRPr="00D9018B" w14:paraId="487F2F60" w14:textId="77777777" w:rsidTr="00D9018B">
        <w:trPr>
          <w:jc w:val="left"/>
        </w:trPr>
        <w:tc>
          <w:tcPr>
            <w:tcW w:w="1525" w:type="dxa"/>
            <w:shd w:val="clear" w:color="auto" w:fill="auto"/>
            <w:hideMark/>
          </w:tcPr>
          <w:p w14:paraId="091B3606" w14:textId="77777777" w:rsidR="00A12959" w:rsidRPr="0011509E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i/>
                <w:iCs/>
                <w:sz w:val="16"/>
                <w:szCs w:val="21"/>
              </w:rPr>
            </w:pPr>
            <w:r w:rsidRPr="0011509E">
              <w:rPr>
                <w:rFonts w:cs="Arial"/>
                <w:i/>
                <w:iCs/>
                <w:sz w:val="16"/>
                <w:szCs w:val="21"/>
              </w:rPr>
              <w:t>SCARB1</w:t>
            </w:r>
          </w:p>
        </w:tc>
        <w:tc>
          <w:tcPr>
            <w:tcW w:w="6840" w:type="dxa"/>
            <w:shd w:val="clear" w:color="auto" w:fill="auto"/>
            <w:hideMark/>
          </w:tcPr>
          <w:p w14:paraId="73F44451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Scavenger receptor class B member 1</w:t>
            </w:r>
          </w:p>
        </w:tc>
        <w:tc>
          <w:tcPr>
            <w:tcW w:w="985" w:type="dxa"/>
            <w:shd w:val="clear" w:color="auto" w:fill="auto"/>
            <w:hideMark/>
          </w:tcPr>
          <w:p w14:paraId="7CEDC3D8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22.4</w:t>
            </w:r>
          </w:p>
        </w:tc>
      </w:tr>
      <w:tr w:rsidR="00A12959" w:rsidRPr="00D9018B" w14:paraId="00CCF955" w14:textId="77777777" w:rsidTr="00D9018B">
        <w:trPr>
          <w:jc w:val="left"/>
        </w:trPr>
        <w:tc>
          <w:tcPr>
            <w:tcW w:w="1525" w:type="dxa"/>
            <w:shd w:val="clear" w:color="auto" w:fill="auto"/>
            <w:hideMark/>
          </w:tcPr>
          <w:p w14:paraId="52496418" w14:textId="77777777" w:rsidR="00A12959" w:rsidRPr="0011509E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i/>
                <w:iCs/>
                <w:sz w:val="16"/>
                <w:szCs w:val="21"/>
              </w:rPr>
            </w:pPr>
            <w:r w:rsidRPr="0011509E">
              <w:rPr>
                <w:rFonts w:cs="Arial"/>
                <w:i/>
                <w:iCs/>
                <w:sz w:val="16"/>
                <w:szCs w:val="21"/>
              </w:rPr>
              <w:t>MSR1</w:t>
            </w:r>
          </w:p>
        </w:tc>
        <w:tc>
          <w:tcPr>
            <w:tcW w:w="6840" w:type="dxa"/>
            <w:shd w:val="clear" w:color="auto" w:fill="auto"/>
            <w:hideMark/>
          </w:tcPr>
          <w:p w14:paraId="6491CDF9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Macrophage scavenger receptor 1</w:t>
            </w:r>
          </w:p>
        </w:tc>
        <w:tc>
          <w:tcPr>
            <w:tcW w:w="985" w:type="dxa"/>
            <w:shd w:val="clear" w:color="auto" w:fill="auto"/>
            <w:hideMark/>
          </w:tcPr>
          <w:p w14:paraId="4897C0D1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1.8</w:t>
            </w:r>
          </w:p>
        </w:tc>
      </w:tr>
      <w:tr w:rsidR="00A12959" w:rsidRPr="00D9018B" w14:paraId="266CB7DE" w14:textId="77777777" w:rsidTr="00D9018B">
        <w:trPr>
          <w:jc w:val="left"/>
        </w:trPr>
        <w:tc>
          <w:tcPr>
            <w:tcW w:w="1525" w:type="dxa"/>
            <w:shd w:val="clear" w:color="auto" w:fill="auto"/>
            <w:hideMark/>
          </w:tcPr>
          <w:p w14:paraId="5285D877" w14:textId="77777777" w:rsidR="00A12959" w:rsidRPr="0011509E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i/>
                <w:iCs/>
                <w:sz w:val="16"/>
                <w:szCs w:val="21"/>
              </w:rPr>
            </w:pPr>
            <w:r w:rsidRPr="0011509E">
              <w:rPr>
                <w:rFonts w:cs="Arial"/>
                <w:i/>
                <w:iCs/>
                <w:sz w:val="16"/>
                <w:szCs w:val="21"/>
              </w:rPr>
              <w:t>ACKR3</w:t>
            </w:r>
          </w:p>
        </w:tc>
        <w:tc>
          <w:tcPr>
            <w:tcW w:w="6840" w:type="dxa"/>
            <w:shd w:val="clear" w:color="auto" w:fill="auto"/>
            <w:hideMark/>
          </w:tcPr>
          <w:p w14:paraId="73CE3BF9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Atypical chemokine receptor 3</w:t>
            </w:r>
          </w:p>
        </w:tc>
        <w:tc>
          <w:tcPr>
            <w:tcW w:w="985" w:type="dxa"/>
            <w:shd w:val="clear" w:color="auto" w:fill="auto"/>
            <w:hideMark/>
          </w:tcPr>
          <w:p w14:paraId="49DFB698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23.4</w:t>
            </w:r>
          </w:p>
        </w:tc>
      </w:tr>
      <w:tr w:rsidR="00A12959" w:rsidRPr="00D9018B" w14:paraId="150A8F86" w14:textId="77777777" w:rsidTr="00D9018B">
        <w:trPr>
          <w:jc w:val="left"/>
        </w:trPr>
        <w:tc>
          <w:tcPr>
            <w:tcW w:w="1525" w:type="dxa"/>
            <w:shd w:val="clear" w:color="auto" w:fill="auto"/>
            <w:hideMark/>
          </w:tcPr>
          <w:p w14:paraId="33D6808A" w14:textId="77777777" w:rsidR="00A12959" w:rsidRPr="0011509E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i/>
                <w:iCs/>
                <w:sz w:val="16"/>
                <w:szCs w:val="21"/>
              </w:rPr>
            </w:pPr>
            <w:r w:rsidRPr="0011509E">
              <w:rPr>
                <w:rFonts w:cs="Arial"/>
                <w:i/>
                <w:iCs/>
                <w:sz w:val="16"/>
                <w:szCs w:val="21"/>
              </w:rPr>
              <w:t>SCARB2</w:t>
            </w:r>
          </w:p>
        </w:tc>
        <w:tc>
          <w:tcPr>
            <w:tcW w:w="6840" w:type="dxa"/>
            <w:shd w:val="clear" w:color="auto" w:fill="auto"/>
            <w:hideMark/>
          </w:tcPr>
          <w:p w14:paraId="470DED26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Scavenger receptor class B member 2</w:t>
            </w:r>
          </w:p>
        </w:tc>
        <w:tc>
          <w:tcPr>
            <w:tcW w:w="985" w:type="dxa"/>
            <w:shd w:val="clear" w:color="auto" w:fill="auto"/>
            <w:hideMark/>
          </w:tcPr>
          <w:p w14:paraId="7C4F9B6D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4.2</w:t>
            </w:r>
          </w:p>
        </w:tc>
      </w:tr>
      <w:tr w:rsidR="00A12959" w:rsidRPr="00D9018B" w14:paraId="7750B877" w14:textId="77777777" w:rsidTr="00D9018B">
        <w:trPr>
          <w:jc w:val="left"/>
        </w:trPr>
        <w:tc>
          <w:tcPr>
            <w:tcW w:w="1525" w:type="dxa"/>
            <w:shd w:val="clear" w:color="auto" w:fill="auto"/>
            <w:hideMark/>
          </w:tcPr>
          <w:p w14:paraId="5130C2F2" w14:textId="77777777" w:rsidR="00A12959" w:rsidRPr="0011509E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i/>
                <w:iCs/>
                <w:sz w:val="16"/>
                <w:szCs w:val="21"/>
              </w:rPr>
            </w:pPr>
            <w:r w:rsidRPr="0011509E">
              <w:rPr>
                <w:rFonts w:cs="Arial"/>
                <w:i/>
                <w:iCs/>
                <w:sz w:val="16"/>
                <w:szCs w:val="21"/>
              </w:rPr>
              <w:t>SCARA3</w:t>
            </w:r>
          </w:p>
        </w:tc>
        <w:tc>
          <w:tcPr>
            <w:tcW w:w="6840" w:type="dxa"/>
            <w:shd w:val="clear" w:color="auto" w:fill="auto"/>
            <w:hideMark/>
          </w:tcPr>
          <w:p w14:paraId="56B3B1C1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Scavenger receptor class A member 3</w:t>
            </w:r>
          </w:p>
        </w:tc>
        <w:tc>
          <w:tcPr>
            <w:tcW w:w="985" w:type="dxa"/>
            <w:shd w:val="clear" w:color="auto" w:fill="auto"/>
            <w:hideMark/>
          </w:tcPr>
          <w:p w14:paraId="46B70BE9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55.7</w:t>
            </w:r>
          </w:p>
        </w:tc>
      </w:tr>
      <w:tr w:rsidR="00A12959" w:rsidRPr="00D9018B" w14:paraId="75586973" w14:textId="77777777" w:rsidTr="00D9018B">
        <w:trPr>
          <w:jc w:val="left"/>
        </w:trPr>
        <w:tc>
          <w:tcPr>
            <w:tcW w:w="1525" w:type="dxa"/>
            <w:shd w:val="clear" w:color="auto" w:fill="auto"/>
            <w:hideMark/>
          </w:tcPr>
          <w:p w14:paraId="6EC1B0BA" w14:textId="77777777" w:rsidR="00A12959" w:rsidRPr="0011509E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i/>
                <w:iCs/>
                <w:sz w:val="16"/>
                <w:szCs w:val="21"/>
              </w:rPr>
            </w:pPr>
            <w:r w:rsidRPr="0011509E">
              <w:rPr>
                <w:rFonts w:cs="Arial"/>
                <w:i/>
                <w:iCs/>
                <w:sz w:val="16"/>
                <w:szCs w:val="21"/>
              </w:rPr>
              <w:t>TMPRSS3</w:t>
            </w:r>
          </w:p>
        </w:tc>
        <w:tc>
          <w:tcPr>
            <w:tcW w:w="6840" w:type="dxa"/>
            <w:shd w:val="clear" w:color="auto" w:fill="auto"/>
            <w:hideMark/>
          </w:tcPr>
          <w:p w14:paraId="17A5C762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Transmembrane serine protease 3</w:t>
            </w:r>
          </w:p>
        </w:tc>
        <w:tc>
          <w:tcPr>
            <w:tcW w:w="985" w:type="dxa"/>
            <w:shd w:val="clear" w:color="auto" w:fill="auto"/>
            <w:hideMark/>
          </w:tcPr>
          <w:p w14:paraId="4DDEBF29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7.9</w:t>
            </w:r>
          </w:p>
        </w:tc>
      </w:tr>
      <w:tr w:rsidR="00A12959" w:rsidRPr="00D9018B" w14:paraId="4B4BCE14" w14:textId="77777777" w:rsidTr="00D9018B">
        <w:trPr>
          <w:jc w:val="left"/>
        </w:trPr>
        <w:tc>
          <w:tcPr>
            <w:tcW w:w="1525" w:type="dxa"/>
            <w:shd w:val="clear" w:color="auto" w:fill="auto"/>
            <w:hideMark/>
          </w:tcPr>
          <w:p w14:paraId="5BD24DA6" w14:textId="77777777" w:rsidR="00A12959" w:rsidRPr="0011509E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i/>
                <w:iCs/>
                <w:sz w:val="16"/>
                <w:szCs w:val="21"/>
              </w:rPr>
            </w:pPr>
            <w:r w:rsidRPr="0011509E">
              <w:rPr>
                <w:rFonts w:cs="Arial"/>
                <w:i/>
                <w:iCs/>
                <w:sz w:val="16"/>
                <w:szCs w:val="21"/>
              </w:rPr>
              <w:t>PRSS12</w:t>
            </w:r>
          </w:p>
        </w:tc>
        <w:tc>
          <w:tcPr>
            <w:tcW w:w="6840" w:type="dxa"/>
            <w:shd w:val="clear" w:color="auto" w:fill="auto"/>
            <w:hideMark/>
          </w:tcPr>
          <w:p w14:paraId="2DF9B04C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Serine protease 12</w:t>
            </w:r>
          </w:p>
        </w:tc>
        <w:tc>
          <w:tcPr>
            <w:tcW w:w="985" w:type="dxa"/>
            <w:shd w:val="clear" w:color="auto" w:fill="auto"/>
            <w:hideMark/>
          </w:tcPr>
          <w:p w14:paraId="5EED2907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1.1</w:t>
            </w:r>
          </w:p>
        </w:tc>
      </w:tr>
      <w:tr w:rsidR="00A12959" w:rsidRPr="00D9018B" w14:paraId="53E810FD" w14:textId="77777777" w:rsidTr="00D9018B">
        <w:trPr>
          <w:jc w:val="left"/>
        </w:trPr>
        <w:tc>
          <w:tcPr>
            <w:tcW w:w="1525" w:type="dxa"/>
            <w:shd w:val="clear" w:color="auto" w:fill="auto"/>
            <w:hideMark/>
          </w:tcPr>
          <w:p w14:paraId="362DBB9E" w14:textId="77777777" w:rsidR="00A12959" w:rsidRPr="0011509E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i/>
                <w:iCs/>
                <w:sz w:val="16"/>
                <w:szCs w:val="21"/>
              </w:rPr>
            </w:pPr>
            <w:r w:rsidRPr="0011509E">
              <w:rPr>
                <w:rFonts w:cs="Arial"/>
                <w:i/>
                <w:iCs/>
                <w:sz w:val="16"/>
                <w:szCs w:val="21"/>
              </w:rPr>
              <w:t>CD68</w:t>
            </w:r>
          </w:p>
        </w:tc>
        <w:tc>
          <w:tcPr>
            <w:tcW w:w="6840" w:type="dxa"/>
            <w:shd w:val="clear" w:color="auto" w:fill="auto"/>
            <w:hideMark/>
          </w:tcPr>
          <w:p w14:paraId="13837AE3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CD68 molecule</w:t>
            </w:r>
          </w:p>
        </w:tc>
        <w:tc>
          <w:tcPr>
            <w:tcW w:w="985" w:type="dxa"/>
            <w:shd w:val="clear" w:color="auto" w:fill="auto"/>
            <w:hideMark/>
          </w:tcPr>
          <w:p w14:paraId="360E0BD1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1.8</w:t>
            </w:r>
          </w:p>
        </w:tc>
      </w:tr>
      <w:tr w:rsidR="00A12959" w:rsidRPr="00D9018B" w14:paraId="3C72ADC8" w14:textId="77777777" w:rsidTr="00D9018B">
        <w:trPr>
          <w:jc w:val="left"/>
        </w:trPr>
        <w:tc>
          <w:tcPr>
            <w:tcW w:w="1525" w:type="dxa"/>
            <w:shd w:val="clear" w:color="auto" w:fill="auto"/>
            <w:hideMark/>
          </w:tcPr>
          <w:p w14:paraId="08E09F5E" w14:textId="77777777" w:rsidR="00A12959" w:rsidRPr="0011509E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i/>
                <w:iCs/>
                <w:sz w:val="16"/>
                <w:szCs w:val="21"/>
              </w:rPr>
            </w:pPr>
            <w:r w:rsidRPr="0011509E">
              <w:rPr>
                <w:rFonts w:cs="Arial"/>
                <w:i/>
                <w:iCs/>
                <w:sz w:val="16"/>
                <w:szCs w:val="21"/>
              </w:rPr>
              <w:t>LOXL4</w:t>
            </w:r>
          </w:p>
        </w:tc>
        <w:tc>
          <w:tcPr>
            <w:tcW w:w="6840" w:type="dxa"/>
            <w:shd w:val="clear" w:color="auto" w:fill="auto"/>
            <w:hideMark/>
          </w:tcPr>
          <w:p w14:paraId="2C4E8A61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Lysyl oxidase like 4</w:t>
            </w:r>
          </w:p>
        </w:tc>
        <w:tc>
          <w:tcPr>
            <w:tcW w:w="985" w:type="dxa"/>
            <w:shd w:val="clear" w:color="auto" w:fill="auto"/>
            <w:hideMark/>
          </w:tcPr>
          <w:p w14:paraId="5C1F6BAD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1.0</w:t>
            </w:r>
          </w:p>
        </w:tc>
      </w:tr>
      <w:tr w:rsidR="00A12959" w:rsidRPr="00D9018B" w14:paraId="74723F3C" w14:textId="77777777" w:rsidTr="00D9018B">
        <w:trPr>
          <w:jc w:val="left"/>
        </w:trPr>
        <w:tc>
          <w:tcPr>
            <w:tcW w:w="1525" w:type="dxa"/>
            <w:shd w:val="clear" w:color="auto" w:fill="auto"/>
            <w:hideMark/>
          </w:tcPr>
          <w:p w14:paraId="168194A5" w14:textId="77777777" w:rsidR="00A12959" w:rsidRPr="0011509E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i/>
                <w:iCs/>
                <w:sz w:val="16"/>
                <w:szCs w:val="21"/>
              </w:rPr>
            </w:pPr>
            <w:r w:rsidRPr="0011509E">
              <w:rPr>
                <w:rFonts w:cs="Arial"/>
                <w:i/>
                <w:iCs/>
                <w:sz w:val="16"/>
                <w:szCs w:val="21"/>
              </w:rPr>
              <w:t>GBA</w:t>
            </w:r>
          </w:p>
        </w:tc>
        <w:tc>
          <w:tcPr>
            <w:tcW w:w="6840" w:type="dxa"/>
            <w:shd w:val="clear" w:color="auto" w:fill="auto"/>
            <w:hideMark/>
          </w:tcPr>
          <w:p w14:paraId="04304042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Glucosylceramidase beta</w:t>
            </w:r>
          </w:p>
        </w:tc>
        <w:tc>
          <w:tcPr>
            <w:tcW w:w="985" w:type="dxa"/>
            <w:shd w:val="clear" w:color="auto" w:fill="auto"/>
            <w:hideMark/>
          </w:tcPr>
          <w:p w14:paraId="4A1DCDF0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11.0</w:t>
            </w:r>
          </w:p>
        </w:tc>
      </w:tr>
      <w:tr w:rsidR="00A12959" w:rsidRPr="00D9018B" w14:paraId="3BDF3E36" w14:textId="77777777" w:rsidTr="00D9018B">
        <w:trPr>
          <w:jc w:val="left"/>
        </w:trPr>
        <w:tc>
          <w:tcPr>
            <w:tcW w:w="1525" w:type="dxa"/>
            <w:shd w:val="clear" w:color="auto" w:fill="auto"/>
            <w:hideMark/>
          </w:tcPr>
          <w:p w14:paraId="5DF0D2D6" w14:textId="77777777" w:rsidR="00A12959" w:rsidRPr="0011509E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i/>
                <w:iCs/>
                <w:sz w:val="16"/>
                <w:szCs w:val="21"/>
              </w:rPr>
            </w:pPr>
            <w:r w:rsidRPr="0011509E">
              <w:rPr>
                <w:rFonts w:cs="Arial"/>
                <w:i/>
                <w:iCs/>
                <w:sz w:val="16"/>
                <w:szCs w:val="21"/>
              </w:rPr>
              <w:t>LGALS3BP</w:t>
            </w:r>
          </w:p>
        </w:tc>
        <w:tc>
          <w:tcPr>
            <w:tcW w:w="6840" w:type="dxa"/>
            <w:shd w:val="clear" w:color="auto" w:fill="auto"/>
            <w:hideMark/>
          </w:tcPr>
          <w:p w14:paraId="7AD54743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Galectin 3 binding protein</w:t>
            </w:r>
          </w:p>
        </w:tc>
        <w:tc>
          <w:tcPr>
            <w:tcW w:w="985" w:type="dxa"/>
            <w:shd w:val="clear" w:color="auto" w:fill="auto"/>
            <w:hideMark/>
          </w:tcPr>
          <w:p w14:paraId="631BC847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23.1</w:t>
            </w:r>
          </w:p>
        </w:tc>
      </w:tr>
      <w:tr w:rsidR="00A12959" w:rsidRPr="00D9018B" w14:paraId="7CFD06DA" w14:textId="77777777" w:rsidTr="00D9018B">
        <w:trPr>
          <w:jc w:val="left"/>
        </w:trPr>
        <w:tc>
          <w:tcPr>
            <w:tcW w:w="1525" w:type="dxa"/>
            <w:shd w:val="clear" w:color="auto" w:fill="auto"/>
            <w:hideMark/>
          </w:tcPr>
          <w:p w14:paraId="7E625F1A" w14:textId="77777777" w:rsidR="00A12959" w:rsidRPr="0011509E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i/>
                <w:iCs/>
                <w:sz w:val="16"/>
                <w:szCs w:val="21"/>
              </w:rPr>
            </w:pPr>
            <w:r w:rsidRPr="0011509E">
              <w:rPr>
                <w:rFonts w:cs="Arial"/>
                <w:i/>
                <w:iCs/>
                <w:sz w:val="16"/>
                <w:szCs w:val="21"/>
              </w:rPr>
              <w:t>LOXL2</w:t>
            </w:r>
          </w:p>
        </w:tc>
        <w:tc>
          <w:tcPr>
            <w:tcW w:w="6840" w:type="dxa"/>
            <w:shd w:val="clear" w:color="auto" w:fill="auto"/>
            <w:hideMark/>
          </w:tcPr>
          <w:p w14:paraId="1EE75F36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Lysyl oxidase like 2</w:t>
            </w:r>
          </w:p>
        </w:tc>
        <w:tc>
          <w:tcPr>
            <w:tcW w:w="985" w:type="dxa"/>
            <w:shd w:val="clear" w:color="auto" w:fill="auto"/>
            <w:hideMark/>
          </w:tcPr>
          <w:p w14:paraId="2D3C4A59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2.3</w:t>
            </w:r>
          </w:p>
        </w:tc>
      </w:tr>
      <w:tr w:rsidR="00A12959" w:rsidRPr="00D9018B" w14:paraId="7E2739CA" w14:textId="77777777" w:rsidTr="00D9018B">
        <w:trPr>
          <w:jc w:val="left"/>
        </w:trPr>
        <w:tc>
          <w:tcPr>
            <w:tcW w:w="1525" w:type="dxa"/>
            <w:shd w:val="clear" w:color="auto" w:fill="auto"/>
            <w:hideMark/>
          </w:tcPr>
          <w:p w14:paraId="11FCE730" w14:textId="77777777" w:rsidR="00A12959" w:rsidRPr="0011509E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i/>
                <w:iCs/>
                <w:sz w:val="16"/>
                <w:szCs w:val="21"/>
              </w:rPr>
            </w:pPr>
            <w:r w:rsidRPr="0011509E">
              <w:rPr>
                <w:rFonts w:cs="Arial"/>
                <w:i/>
                <w:iCs/>
                <w:sz w:val="16"/>
                <w:szCs w:val="21"/>
              </w:rPr>
              <w:t>PGBD1</w:t>
            </w:r>
          </w:p>
        </w:tc>
        <w:tc>
          <w:tcPr>
            <w:tcW w:w="6840" w:type="dxa"/>
            <w:shd w:val="clear" w:color="auto" w:fill="auto"/>
            <w:hideMark/>
          </w:tcPr>
          <w:p w14:paraId="2E3DD802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PiggyBac transposable element derived 1</w:t>
            </w:r>
          </w:p>
        </w:tc>
        <w:tc>
          <w:tcPr>
            <w:tcW w:w="985" w:type="dxa"/>
            <w:shd w:val="clear" w:color="auto" w:fill="auto"/>
            <w:hideMark/>
          </w:tcPr>
          <w:p w14:paraId="159487B7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5.8</w:t>
            </w:r>
          </w:p>
        </w:tc>
      </w:tr>
      <w:tr w:rsidR="00A12959" w:rsidRPr="00D9018B" w14:paraId="521D86ED" w14:textId="77777777" w:rsidTr="00D9018B">
        <w:trPr>
          <w:jc w:val="left"/>
        </w:trPr>
        <w:tc>
          <w:tcPr>
            <w:tcW w:w="1525" w:type="dxa"/>
            <w:shd w:val="clear" w:color="auto" w:fill="auto"/>
            <w:hideMark/>
          </w:tcPr>
          <w:p w14:paraId="41E0F112" w14:textId="77777777" w:rsidR="00A12959" w:rsidRPr="0011509E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i/>
                <w:iCs/>
                <w:sz w:val="16"/>
                <w:szCs w:val="21"/>
              </w:rPr>
            </w:pPr>
            <w:r w:rsidRPr="0011509E">
              <w:rPr>
                <w:rFonts w:cs="Arial"/>
                <w:i/>
                <w:iCs/>
                <w:sz w:val="16"/>
                <w:szCs w:val="21"/>
              </w:rPr>
              <w:t>TINAGL1</w:t>
            </w:r>
          </w:p>
        </w:tc>
        <w:tc>
          <w:tcPr>
            <w:tcW w:w="6840" w:type="dxa"/>
            <w:shd w:val="clear" w:color="auto" w:fill="auto"/>
            <w:hideMark/>
          </w:tcPr>
          <w:p w14:paraId="6D8D0E96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Tubulointerstitial nephritis antigen like 1</w:t>
            </w:r>
          </w:p>
        </w:tc>
        <w:tc>
          <w:tcPr>
            <w:tcW w:w="985" w:type="dxa"/>
            <w:shd w:val="clear" w:color="auto" w:fill="auto"/>
            <w:hideMark/>
          </w:tcPr>
          <w:p w14:paraId="57758288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1.4</w:t>
            </w:r>
          </w:p>
        </w:tc>
      </w:tr>
      <w:tr w:rsidR="00A12959" w:rsidRPr="00D9018B" w14:paraId="5033EB37" w14:textId="77777777" w:rsidTr="00D9018B">
        <w:trPr>
          <w:jc w:val="left"/>
        </w:trPr>
        <w:tc>
          <w:tcPr>
            <w:tcW w:w="1525" w:type="dxa"/>
            <w:shd w:val="clear" w:color="auto" w:fill="auto"/>
            <w:hideMark/>
          </w:tcPr>
          <w:p w14:paraId="51CE2509" w14:textId="77777777" w:rsidR="00A12959" w:rsidRPr="0011509E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i/>
                <w:iCs/>
                <w:sz w:val="16"/>
                <w:szCs w:val="21"/>
              </w:rPr>
            </w:pPr>
            <w:r w:rsidRPr="0011509E">
              <w:rPr>
                <w:rFonts w:cs="Arial"/>
                <w:i/>
                <w:iCs/>
                <w:sz w:val="16"/>
                <w:szCs w:val="21"/>
              </w:rPr>
              <w:t>ZNF444</w:t>
            </w:r>
          </w:p>
        </w:tc>
        <w:tc>
          <w:tcPr>
            <w:tcW w:w="6840" w:type="dxa"/>
            <w:shd w:val="clear" w:color="auto" w:fill="auto"/>
            <w:hideMark/>
          </w:tcPr>
          <w:p w14:paraId="6C6FBC88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Zinc finger protein 444</w:t>
            </w:r>
          </w:p>
        </w:tc>
        <w:tc>
          <w:tcPr>
            <w:tcW w:w="985" w:type="dxa"/>
            <w:shd w:val="clear" w:color="auto" w:fill="auto"/>
            <w:hideMark/>
          </w:tcPr>
          <w:p w14:paraId="15A0ADB0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6.1</w:t>
            </w:r>
          </w:p>
        </w:tc>
      </w:tr>
      <w:tr w:rsidR="00A12959" w:rsidRPr="00D9018B" w14:paraId="470C6134" w14:textId="77777777" w:rsidTr="00D9018B">
        <w:trPr>
          <w:jc w:val="left"/>
        </w:trPr>
        <w:tc>
          <w:tcPr>
            <w:tcW w:w="1525" w:type="dxa"/>
            <w:shd w:val="clear" w:color="auto" w:fill="auto"/>
            <w:hideMark/>
          </w:tcPr>
          <w:p w14:paraId="72D3723F" w14:textId="77777777" w:rsidR="00A12959" w:rsidRPr="0011509E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i/>
                <w:iCs/>
                <w:sz w:val="16"/>
                <w:szCs w:val="21"/>
              </w:rPr>
            </w:pPr>
            <w:r w:rsidRPr="0011509E">
              <w:rPr>
                <w:rFonts w:cs="Arial"/>
                <w:i/>
                <w:iCs/>
                <w:sz w:val="16"/>
                <w:szCs w:val="21"/>
              </w:rPr>
              <w:t>OLR1</w:t>
            </w:r>
          </w:p>
        </w:tc>
        <w:tc>
          <w:tcPr>
            <w:tcW w:w="6840" w:type="dxa"/>
            <w:shd w:val="clear" w:color="auto" w:fill="auto"/>
            <w:hideMark/>
          </w:tcPr>
          <w:p w14:paraId="34D2CFDA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Oxidized low density lipoprotein receptor 1</w:t>
            </w:r>
          </w:p>
        </w:tc>
        <w:tc>
          <w:tcPr>
            <w:tcW w:w="985" w:type="dxa"/>
            <w:shd w:val="clear" w:color="auto" w:fill="auto"/>
            <w:hideMark/>
          </w:tcPr>
          <w:p w14:paraId="167CA681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21"/>
              </w:rPr>
            </w:pPr>
            <w:r w:rsidRPr="00D9018B">
              <w:rPr>
                <w:rFonts w:cs="Arial"/>
                <w:sz w:val="16"/>
                <w:szCs w:val="21"/>
              </w:rPr>
              <w:t>1.6</w:t>
            </w:r>
          </w:p>
        </w:tc>
      </w:tr>
      <w:tr w:rsidR="00A12959" w:rsidRPr="00D9018B" w14:paraId="4E0D8C54" w14:textId="77777777" w:rsidTr="00D9018B">
        <w:trPr>
          <w:jc w:val="left"/>
        </w:trPr>
        <w:tc>
          <w:tcPr>
            <w:tcW w:w="9350" w:type="dxa"/>
            <w:gridSpan w:val="3"/>
            <w:tcBorders>
              <w:bottom w:val="single" w:sz="8" w:space="0" w:color="auto"/>
            </w:tcBorders>
            <w:shd w:val="clear" w:color="auto" w:fill="auto"/>
          </w:tcPr>
          <w:p w14:paraId="40F9E686" w14:textId="77777777" w:rsidR="00A12959" w:rsidRPr="00D9018B" w:rsidRDefault="00A12959" w:rsidP="00D9018B">
            <w:pPr>
              <w:autoSpaceDE w:val="0"/>
              <w:autoSpaceDN w:val="0"/>
              <w:spacing w:line="240" w:lineRule="auto"/>
              <w:jc w:val="center"/>
              <w:rPr>
                <w:rFonts w:cs="Arial"/>
                <w:sz w:val="16"/>
                <w:szCs w:val="18"/>
              </w:rPr>
            </w:pPr>
            <w:r w:rsidRPr="00D9018B">
              <w:rPr>
                <w:rFonts w:cs="Arial"/>
                <w:sz w:val="16"/>
                <w:szCs w:val="18"/>
              </w:rPr>
              <w:t xml:space="preserve">Scavenger receptor genes are considered as </w:t>
            </w:r>
            <w:bookmarkStart w:id="30" w:name="OLE_LINK104"/>
            <w:bookmarkStart w:id="31" w:name="OLE_LINK105"/>
            <w:r w:rsidRPr="00D9018B">
              <w:rPr>
                <w:rFonts w:cs="Arial"/>
                <w:sz w:val="16"/>
                <w:szCs w:val="18"/>
              </w:rPr>
              <w:t xml:space="preserve">specifically expressed </w:t>
            </w:r>
            <w:bookmarkEnd w:id="30"/>
            <w:bookmarkEnd w:id="31"/>
            <w:r w:rsidRPr="00D9018B">
              <w:rPr>
                <w:rFonts w:cs="Arial"/>
                <w:sz w:val="16"/>
                <w:szCs w:val="18"/>
              </w:rPr>
              <w:t>in Hela cells if NX &gt;= 1.0. NX, the consensus normalized expression value. The database used for this work is The Human Protein Atlas.</w:t>
            </w:r>
          </w:p>
        </w:tc>
      </w:tr>
      <w:bookmarkEnd w:id="28"/>
      <w:bookmarkEnd w:id="29"/>
    </w:tbl>
    <w:p w14:paraId="25047F04" w14:textId="4FE87148" w:rsidR="00A44619" w:rsidRPr="00D9018B" w:rsidRDefault="00A44619" w:rsidP="00503761">
      <w:pPr>
        <w:pStyle w:val="MDPI52figure"/>
        <w:jc w:val="left"/>
        <w:rPr>
          <w:color w:val="000000" w:themeColor="text1"/>
          <w:sz w:val="18"/>
          <w:szCs w:val="18"/>
        </w:rPr>
      </w:pPr>
    </w:p>
    <w:sectPr w:rsidR="00A44619" w:rsidRPr="00D9018B" w:rsidSect="00272513">
      <w:headerReference w:type="even" r:id="rId40"/>
      <w:headerReference w:type="default" r:id="rId41"/>
      <w:footerReference w:type="default" r:id="rId42"/>
      <w:headerReference w:type="first" r:id="rId43"/>
      <w:footerReference w:type="first" r:id="rId44"/>
      <w:type w:val="continuous"/>
      <w:pgSz w:w="11906" w:h="16838" w:code="9"/>
      <w:pgMar w:top="1417" w:right="720" w:bottom="1077" w:left="720" w:header="1020" w:footer="340" w:gutter="0"/>
      <w:lnNumType w:countBy="1" w:distance="255" w:restart="continuous"/>
      <w:pgNumType w:start="1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092FF7" w14:textId="77777777" w:rsidR="008C67B8" w:rsidRDefault="008C67B8">
      <w:pPr>
        <w:spacing w:line="240" w:lineRule="auto"/>
      </w:pPr>
      <w:r>
        <w:separator/>
      </w:r>
    </w:p>
  </w:endnote>
  <w:endnote w:type="continuationSeparator" w:id="0">
    <w:p w14:paraId="5EF1A57F" w14:textId="77777777" w:rsidR="008C67B8" w:rsidRDefault="008C67B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2E921E" w14:textId="77777777" w:rsidR="00CA12DD" w:rsidRPr="00623F7A" w:rsidRDefault="00CA12DD" w:rsidP="00FE126B">
    <w:pPr>
      <w:pStyle w:val="Footer"/>
      <w:spacing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06A0C3" w14:textId="77777777" w:rsidR="00CA12DD" w:rsidRDefault="00CA12DD" w:rsidP="007D3642">
    <w:pPr>
      <w:pBdr>
        <w:top w:val="single" w:sz="4" w:space="0" w:color="000000"/>
      </w:pBdr>
      <w:tabs>
        <w:tab w:val="right" w:pos="8844"/>
      </w:tabs>
      <w:adjustRightInd w:val="0"/>
      <w:snapToGrid w:val="0"/>
      <w:spacing w:before="480" w:line="100" w:lineRule="exact"/>
      <w:jc w:val="left"/>
      <w:rPr>
        <w:i/>
        <w:sz w:val="16"/>
        <w:szCs w:val="16"/>
      </w:rPr>
    </w:pPr>
  </w:p>
  <w:p w14:paraId="48526268" w14:textId="77777777" w:rsidR="00CA12DD" w:rsidRPr="00372FCD" w:rsidRDefault="00CA12DD" w:rsidP="00366008">
    <w:pPr>
      <w:tabs>
        <w:tab w:val="right" w:pos="10466"/>
      </w:tabs>
      <w:adjustRightInd w:val="0"/>
      <w:snapToGrid w:val="0"/>
      <w:spacing w:line="240" w:lineRule="auto"/>
      <w:rPr>
        <w:sz w:val="16"/>
        <w:szCs w:val="16"/>
        <w:lang w:val="fr-CH"/>
      </w:rPr>
    </w:pPr>
    <w:r w:rsidRPr="00A44E35">
      <w:rPr>
        <w:i/>
        <w:sz w:val="16"/>
        <w:szCs w:val="16"/>
      </w:rPr>
      <w:t>Pharmaceutics</w:t>
    </w:r>
    <w:r>
      <w:rPr>
        <w:i/>
        <w:sz w:val="16"/>
        <w:szCs w:val="16"/>
      </w:rPr>
      <w:t xml:space="preserve"> </w:t>
    </w:r>
    <w:r w:rsidRPr="00EE6653">
      <w:rPr>
        <w:b/>
        <w:bCs/>
        <w:iCs/>
        <w:sz w:val="16"/>
        <w:szCs w:val="16"/>
      </w:rPr>
      <w:t>2021</w:t>
    </w:r>
    <w:r w:rsidRPr="005F63C5">
      <w:rPr>
        <w:bCs/>
        <w:iCs/>
        <w:sz w:val="16"/>
        <w:szCs w:val="16"/>
      </w:rPr>
      <w:t xml:space="preserve">, </w:t>
    </w:r>
    <w:r w:rsidRPr="00EE6653">
      <w:rPr>
        <w:bCs/>
        <w:i/>
        <w:iCs/>
        <w:sz w:val="16"/>
        <w:szCs w:val="16"/>
      </w:rPr>
      <w:t>13</w:t>
    </w:r>
    <w:r w:rsidRPr="005F63C5">
      <w:rPr>
        <w:bCs/>
        <w:iCs/>
        <w:sz w:val="16"/>
        <w:szCs w:val="16"/>
      </w:rPr>
      <w:t xml:space="preserve">, </w:t>
    </w:r>
    <w:r>
      <w:rPr>
        <w:bCs/>
        <w:iCs/>
        <w:sz w:val="16"/>
        <w:szCs w:val="16"/>
      </w:rPr>
      <w:t>x. https://doi.org/10.3390/xxxxx</w:t>
    </w:r>
    <w:r w:rsidRPr="00372FCD">
      <w:rPr>
        <w:sz w:val="16"/>
        <w:szCs w:val="16"/>
        <w:lang w:val="fr-CH"/>
      </w:rPr>
      <w:tab/>
      <w:t>www.mdpi.com/journal/</w:t>
    </w:r>
    <w:r w:rsidRPr="00002864">
      <w:rPr>
        <w:sz w:val="16"/>
        <w:szCs w:val="16"/>
      </w:rPr>
      <w:t>pharmaceutics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8716B2" w14:textId="77777777" w:rsidR="008C67B8" w:rsidRDefault="008C67B8">
      <w:pPr>
        <w:spacing w:line="240" w:lineRule="auto"/>
      </w:pPr>
      <w:r>
        <w:separator/>
      </w:r>
    </w:p>
  </w:footnote>
  <w:footnote w:type="continuationSeparator" w:id="0">
    <w:p w14:paraId="7D3B4B37" w14:textId="77777777" w:rsidR="008C67B8" w:rsidRDefault="008C67B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B01FDE" w14:textId="77777777" w:rsidR="00CA12DD" w:rsidRDefault="00CA12DD" w:rsidP="00FE126B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041D8B" w14:textId="632A00F8" w:rsidR="00CA12DD" w:rsidRPr="00A53D46" w:rsidRDefault="00CA12DD" w:rsidP="00393A6E">
    <w:pPr>
      <w:tabs>
        <w:tab w:val="right" w:pos="10466"/>
      </w:tabs>
      <w:adjustRightInd w:val="0"/>
      <w:snapToGrid w:val="0"/>
      <w:spacing w:line="240" w:lineRule="auto"/>
      <w:rPr>
        <w:sz w:val="16"/>
      </w:rPr>
    </w:pPr>
    <w:r>
      <w:rPr>
        <w:i/>
        <w:sz w:val="16"/>
      </w:rPr>
      <w:t xml:space="preserve">Pharmaceutics </w:t>
    </w:r>
    <w:r w:rsidRPr="000A077C">
      <w:rPr>
        <w:b/>
        <w:sz w:val="16"/>
      </w:rPr>
      <w:t>2021</w:t>
    </w:r>
    <w:r w:rsidRPr="005F63C5">
      <w:rPr>
        <w:sz w:val="16"/>
      </w:rPr>
      <w:t xml:space="preserve">, </w:t>
    </w:r>
    <w:r w:rsidRPr="000A077C">
      <w:rPr>
        <w:i/>
        <w:sz w:val="16"/>
      </w:rPr>
      <w:t>13</w:t>
    </w:r>
    <w:r>
      <w:rPr>
        <w:sz w:val="16"/>
      </w:rPr>
      <w:t>, x</w:t>
    </w:r>
    <w:r>
      <w:rPr>
        <w:sz w:val="16"/>
      </w:rPr>
      <w:tab/>
    </w:r>
    <w:r>
      <w:rPr>
        <w:sz w:val="16"/>
      </w:rPr>
      <w:fldChar w:fldCharType="begin"/>
    </w:r>
    <w:r>
      <w:rPr>
        <w:sz w:val="16"/>
      </w:rPr>
      <w:instrText xml:space="preserve"> PAGE   \* MERGEFORMAT </w:instrText>
    </w:r>
    <w:r>
      <w:rPr>
        <w:sz w:val="16"/>
      </w:rPr>
      <w:fldChar w:fldCharType="separate"/>
    </w:r>
    <w:r>
      <w:rPr>
        <w:sz w:val="16"/>
      </w:rPr>
      <w:t>2</w:t>
    </w:r>
    <w:r>
      <w:rPr>
        <w:sz w:val="16"/>
      </w:rPr>
      <w:fldChar w:fldCharType="end"/>
    </w:r>
    <w:r>
      <w:rPr>
        <w:sz w:val="16"/>
      </w:rPr>
      <w:t xml:space="preserve"> of </w:t>
    </w:r>
    <w:r>
      <w:rPr>
        <w:sz w:val="16"/>
      </w:rPr>
      <w:fldChar w:fldCharType="begin"/>
    </w:r>
    <w:r>
      <w:rPr>
        <w:sz w:val="16"/>
      </w:rPr>
      <w:instrText xml:space="preserve"> NUMPAGES   \* MERGEFORMAT </w:instrText>
    </w:r>
    <w:r>
      <w:rPr>
        <w:sz w:val="16"/>
      </w:rPr>
      <w:fldChar w:fldCharType="separate"/>
    </w:r>
    <w:r>
      <w:rPr>
        <w:sz w:val="16"/>
      </w:rPr>
      <w:t>2</w:t>
    </w:r>
    <w:r>
      <w:rPr>
        <w:sz w:val="16"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487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679"/>
      <w:gridCol w:w="4535"/>
      <w:gridCol w:w="2273"/>
    </w:tblGrid>
    <w:tr w:rsidR="00CA12DD" w:rsidRPr="00366008" w14:paraId="335A5F71" w14:textId="77777777" w:rsidTr="00366008">
      <w:trPr>
        <w:trHeight w:val="686"/>
      </w:trPr>
      <w:tc>
        <w:tcPr>
          <w:tcW w:w="3679" w:type="dxa"/>
          <w:shd w:val="clear" w:color="auto" w:fill="auto"/>
          <w:vAlign w:val="center"/>
        </w:tcPr>
        <w:p w14:paraId="15486530" w14:textId="77777777" w:rsidR="00CA12DD" w:rsidRPr="00E87375" w:rsidRDefault="00CA12DD" w:rsidP="00366008">
          <w:pPr>
            <w:pStyle w:val="Header"/>
            <w:pBdr>
              <w:bottom w:val="none" w:sz="0" w:space="0" w:color="auto"/>
            </w:pBdr>
            <w:jc w:val="left"/>
            <w:rPr>
              <w:rFonts w:eastAsia="DengXian"/>
              <w:b/>
              <w:bCs/>
            </w:rPr>
          </w:pPr>
          <w:r w:rsidRPr="00E87375">
            <w:rPr>
              <w:rFonts w:eastAsia="DengXian"/>
              <w:b/>
              <w:bCs/>
            </w:rPr>
            <w:drawing>
              <wp:inline distT="0" distB="0" distL="0" distR="0" wp14:anchorId="19ADBA2A" wp14:editId="38CB96CE">
                <wp:extent cx="1669415" cy="436245"/>
                <wp:effectExtent l="0" t="0" r="6985" b="1905"/>
                <wp:docPr id="1" name="Picture 3" descr="C:\Users\home\AppData\Local\Temp\HZ$D.082.3360\Pharmaceutics_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home\AppData\Local\Temp\HZ$D.082.3360\Pharmaceutics_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69415" cy="436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535" w:type="dxa"/>
          <w:shd w:val="clear" w:color="auto" w:fill="auto"/>
          <w:vAlign w:val="center"/>
        </w:tcPr>
        <w:p w14:paraId="155EB011" w14:textId="77777777" w:rsidR="00CA12DD" w:rsidRPr="00E87375" w:rsidRDefault="00CA12DD" w:rsidP="00366008">
          <w:pPr>
            <w:pStyle w:val="Header"/>
            <w:pBdr>
              <w:bottom w:val="none" w:sz="0" w:space="0" w:color="auto"/>
            </w:pBdr>
            <w:rPr>
              <w:rFonts w:eastAsia="DengXian"/>
              <w:b/>
              <w:bCs/>
            </w:rPr>
          </w:pPr>
        </w:p>
      </w:tc>
      <w:tc>
        <w:tcPr>
          <w:tcW w:w="2273" w:type="dxa"/>
          <w:shd w:val="clear" w:color="auto" w:fill="auto"/>
          <w:vAlign w:val="center"/>
        </w:tcPr>
        <w:p w14:paraId="6C95368B" w14:textId="77777777" w:rsidR="00CA12DD" w:rsidRPr="00E87375" w:rsidRDefault="00CA12DD" w:rsidP="00366008">
          <w:pPr>
            <w:pStyle w:val="Header"/>
            <w:pBdr>
              <w:bottom w:val="none" w:sz="0" w:space="0" w:color="auto"/>
            </w:pBdr>
            <w:jc w:val="right"/>
            <w:rPr>
              <w:rFonts w:eastAsia="DengXian"/>
              <w:b/>
              <w:bCs/>
            </w:rPr>
          </w:pPr>
          <w:r w:rsidRPr="00E87375">
            <w:rPr>
              <w:rFonts w:eastAsia="DengXian"/>
              <w:b/>
              <w:bCs/>
            </w:rPr>
            <w:drawing>
              <wp:inline distT="0" distB="0" distL="0" distR="0" wp14:anchorId="7565237E" wp14:editId="440F7DA1">
                <wp:extent cx="540385" cy="353060"/>
                <wp:effectExtent l="0" t="0" r="0" b="8890"/>
                <wp:docPr id="2" name="Picture 2" descr="MDPI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MDPI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40385" cy="353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2D0C5016" w14:textId="77777777" w:rsidR="00CA12DD" w:rsidRPr="00273262" w:rsidRDefault="00CA12DD" w:rsidP="007D3642">
    <w:pPr>
      <w:pBdr>
        <w:bottom w:val="single" w:sz="4" w:space="1" w:color="000000"/>
      </w:pBdr>
      <w:adjustRightInd w:val="0"/>
      <w:snapToGrid w:val="0"/>
      <w:spacing w:line="100" w:lineRule="exact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040F59"/>
    <w:multiLevelType w:val="hybridMultilevel"/>
    <w:tmpl w:val="089A5BC0"/>
    <w:lvl w:ilvl="0" w:tplc="0409000F">
      <w:start w:val="1"/>
      <w:numFmt w:val="decimal"/>
      <w:lvlText w:val="%1."/>
      <w:lvlJc w:val="left"/>
      <w:pPr>
        <w:ind w:left="1145" w:hanging="360"/>
      </w:pPr>
    </w:lvl>
    <w:lvl w:ilvl="1" w:tplc="04090019" w:tentative="1">
      <w:start w:val="1"/>
      <w:numFmt w:val="lowerLetter"/>
      <w:lvlText w:val="%2."/>
      <w:lvlJc w:val="left"/>
      <w:pPr>
        <w:ind w:left="1865" w:hanging="360"/>
      </w:pPr>
    </w:lvl>
    <w:lvl w:ilvl="2" w:tplc="0409001B" w:tentative="1">
      <w:start w:val="1"/>
      <w:numFmt w:val="lowerRoman"/>
      <w:lvlText w:val="%3."/>
      <w:lvlJc w:val="right"/>
      <w:pPr>
        <w:ind w:left="2585" w:hanging="180"/>
      </w:pPr>
    </w:lvl>
    <w:lvl w:ilvl="3" w:tplc="0409000F" w:tentative="1">
      <w:start w:val="1"/>
      <w:numFmt w:val="decimal"/>
      <w:lvlText w:val="%4."/>
      <w:lvlJc w:val="left"/>
      <w:pPr>
        <w:ind w:left="3305" w:hanging="360"/>
      </w:pPr>
    </w:lvl>
    <w:lvl w:ilvl="4" w:tplc="04090019" w:tentative="1">
      <w:start w:val="1"/>
      <w:numFmt w:val="lowerLetter"/>
      <w:lvlText w:val="%5."/>
      <w:lvlJc w:val="left"/>
      <w:pPr>
        <w:ind w:left="4025" w:hanging="360"/>
      </w:pPr>
    </w:lvl>
    <w:lvl w:ilvl="5" w:tplc="0409001B" w:tentative="1">
      <w:start w:val="1"/>
      <w:numFmt w:val="lowerRoman"/>
      <w:lvlText w:val="%6."/>
      <w:lvlJc w:val="right"/>
      <w:pPr>
        <w:ind w:left="4745" w:hanging="180"/>
      </w:pPr>
    </w:lvl>
    <w:lvl w:ilvl="6" w:tplc="0409000F" w:tentative="1">
      <w:start w:val="1"/>
      <w:numFmt w:val="decimal"/>
      <w:lvlText w:val="%7."/>
      <w:lvlJc w:val="left"/>
      <w:pPr>
        <w:ind w:left="5465" w:hanging="360"/>
      </w:pPr>
    </w:lvl>
    <w:lvl w:ilvl="7" w:tplc="04090019" w:tentative="1">
      <w:start w:val="1"/>
      <w:numFmt w:val="lowerLetter"/>
      <w:lvlText w:val="%8."/>
      <w:lvlJc w:val="left"/>
      <w:pPr>
        <w:ind w:left="6185" w:hanging="360"/>
      </w:pPr>
    </w:lvl>
    <w:lvl w:ilvl="8" w:tplc="040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1" w15:restartNumberingAfterBreak="0">
    <w:nsid w:val="15FB6EDB"/>
    <w:multiLevelType w:val="hybridMultilevel"/>
    <w:tmpl w:val="20967A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B468F5"/>
    <w:multiLevelType w:val="hybridMultilevel"/>
    <w:tmpl w:val="F7E250A8"/>
    <w:lvl w:ilvl="0" w:tplc="5A92E4B0">
      <w:start w:val="1"/>
      <w:numFmt w:val="decimal"/>
      <w:lvlRestart w:val="0"/>
      <w:lvlText w:val="%1."/>
      <w:lvlJc w:val="left"/>
      <w:pPr>
        <w:ind w:left="425" w:hanging="425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4" w15:restartNumberingAfterBreak="0">
    <w:nsid w:val="250A245F"/>
    <w:multiLevelType w:val="hybridMultilevel"/>
    <w:tmpl w:val="29E20A30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805051C"/>
    <w:multiLevelType w:val="hybridMultilevel"/>
    <w:tmpl w:val="D6480D34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282E1BA0"/>
    <w:multiLevelType w:val="hybridMultilevel"/>
    <w:tmpl w:val="EF3C6A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4B2A565C"/>
    <w:multiLevelType w:val="hybridMultilevel"/>
    <w:tmpl w:val="AF0041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DCC5016"/>
    <w:multiLevelType w:val="hybridMultilevel"/>
    <w:tmpl w:val="6CA0CC7E"/>
    <w:lvl w:ilvl="0" w:tplc="8CF620EA">
      <w:start w:val="1"/>
      <w:numFmt w:val="decimal"/>
      <w:lvlText w:val="%1"/>
      <w:lvlJc w:val="left"/>
      <w:pPr>
        <w:ind w:left="450" w:hanging="360"/>
      </w:pPr>
      <w:rPr>
        <w:rFonts w:hint="default"/>
        <w:color w:val="000000"/>
        <w:sz w:val="16"/>
        <w:szCs w:val="16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0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pStyle w:val="MDPI37itemize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11" w15:restartNumberingAfterBreak="0">
    <w:nsid w:val="657639FA"/>
    <w:multiLevelType w:val="multilevel"/>
    <w:tmpl w:val="D06AF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06D5736"/>
    <w:multiLevelType w:val="hybridMultilevel"/>
    <w:tmpl w:val="E3640C5C"/>
    <w:lvl w:ilvl="0" w:tplc="0409000F">
      <w:start w:val="1"/>
      <w:numFmt w:val="decimal"/>
      <w:lvlText w:val="%1."/>
      <w:lvlJc w:val="left"/>
      <w:pPr>
        <w:ind w:left="1429" w:hanging="360"/>
      </w:pPr>
      <w:rPr>
        <w:rFonts w:hint="eastAsia"/>
      </w:r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5"/>
  </w:num>
  <w:num w:numId="2">
    <w:abstractNumId w:val="7"/>
  </w:num>
  <w:num w:numId="3">
    <w:abstractNumId w:val="4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</w:num>
  <w:num w:numId="6">
    <w:abstractNumId w:val="10"/>
  </w:num>
  <w:num w:numId="7">
    <w:abstractNumId w:val="3"/>
  </w:num>
  <w:num w:numId="8">
    <w:abstractNumId w:val="10"/>
  </w:num>
  <w:num w:numId="9">
    <w:abstractNumId w:val="3"/>
  </w:num>
  <w:num w:numId="10">
    <w:abstractNumId w:val="10"/>
  </w:num>
  <w:num w:numId="11">
    <w:abstractNumId w:val="3"/>
  </w:num>
  <w:num w:numId="12">
    <w:abstractNumId w:val="12"/>
  </w:num>
  <w:num w:numId="13">
    <w:abstractNumId w:val="10"/>
  </w:num>
  <w:num w:numId="14">
    <w:abstractNumId w:val="3"/>
  </w:num>
  <w:num w:numId="15">
    <w:abstractNumId w:val="9"/>
  </w:num>
  <w:num w:numId="1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"/>
  </w:num>
  <w:num w:numId="19">
    <w:abstractNumId w:val="0"/>
  </w:num>
  <w:num w:numId="20">
    <w:abstractNumId w:val="11"/>
  </w:num>
  <w:num w:numId="21">
    <w:abstractNumId w:val="1"/>
  </w:num>
  <w:num w:numId="2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proofState w:spelling="clean" w:grammar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510"/>
  <w:autoHyphenation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12C6"/>
    <w:rsid w:val="00027081"/>
    <w:rsid w:val="00060CE0"/>
    <w:rsid w:val="00061CCA"/>
    <w:rsid w:val="000972B1"/>
    <w:rsid w:val="000A077C"/>
    <w:rsid w:val="000C627C"/>
    <w:rsid w:val="0010564E"/>
    <w:rsid w:val="0011509E"/>
    <w:rsid w:val="00130465"/>
    <w:rsid w:val="00135B7B"/>
    <w:rsid w:val="00141B78"/>
    <w:rsid w:val="001630EE"/>
    <w:rsid w:val="00166B8F"/>
    <w:rsid w:val="0017210D"/>
    <w:rsid w:val="001762FA"/>
    <w:rsid w:val="0017723A"/>
    <w:rsid w:val="00182EBA"/>
    <w:rsid w:val="00186784"/>
    <w:rsid w:val="00190D15"/>
    <w:rsid w:val="001A7302"/>
    <w:rsid w:val="001E2AEB"/>
    <w:rsid w:val="001E57EA"/>
    <w:rsid w:val="001F0D9A"/>
    <w:rsid w:val="00233690"/>
    <w:rsid w:val="0025486E"/>
    <w:rsid w:val="00260670"/>
    <w:rsid w:val="00272513"/>
    <w:rsid w:val="00273262"/>
    <w:rsid w:val="00284F8A"/>
    <w:rsid w:val="002914EF"/>
    <w:rsid w:val="002975D2"/>
    <w:rsid w:val="002A6FDB"/>
    <w:rsid w:val="002E5C39"/>
    <w:rsid w:val="003252CE"/>
    <w:rsid w:val="00326141"/>
    <w:rsid w:val="00341611"/>
    <w:rsid w:val="003578D2"/>
    <w:rsid w:val="00366008"/>
    <w:rsid w:val="003827A8"/>
    <w:rsid w:val="00393A6E"/>
    <w:rsid w:val="003B2CEE"/>
    <w:rsid w:val="003D0EFF"/>
    <w:rsid w:val="003D3C4E"/>
    <w:rsid w:val="00401D30"/>
    <w:rsid w:val="00434768"/>
    <w:rsid w:val="00444E19"/>
    <w:rsid w:val="00450EB0"/>
    <w:rsid w:val="004546F1"/>
    <w:rsid w:val="00466F83"/>
    <w:rsid w:val="00473718"/>
    <w:rsid w:val="004E16C4"/>
    <w:rsid w:val="004E19B0"/>
    <w:rsid w:val="004E499D"/>
    <w:rsid w:val="004E4D6B"/>
    <w:rsid w:val="004F2E44"/>
    <w:rsid w:val="004F373E"/>
    <w:rsid w:val="004F611E"/>
    <w:rsid w:val="005028E6"/>
    <w:rsid w:val="00503761"/>
    <w:rsid w:val="0051795B"/>
    <w:rsid w:val="0058760E"/>
    <w:rsid w:val="00594AA7"/>
    <w:rsid w:val="005A14DA"/>
    <w:rsid w:val="005B529D"/>
    <w:rsid w:val="005C224E"/>
    <w:rsid w:val="005C3BEA"/>
    <w:rsid w:val="005F63C5"/>
    <w:rsid w:val="005F6A3E"/>
    <w:rsid w:val="00601F3F"/>
    <w:rsid w:val="0061236E"/>
    <w:rsid w:val="0063209D"/>
    <w:rsid w:val="00635915"/>
    <w:rsid w:val="006603BE"/>
    <w:rsid w:val="00674A94"/>
    <w:rsid w:val="00676B84"/>
    <w:rsid w:val="00690AEB"/>
    <w:rsid w:val="00692393"/>
    <w:rsid w:val="00697FDB"/>
    <w:rsid w:val="006A095B"/>
    <w:rsid w:val="006C5241"/>
    <w:rsid w:val="006F1FFE"/>
    <w:rsid w:val="007229D1"/>
    <w:rsid w:val="00761325"/>
    <w:rsid w:val="00765F28"/>
    <w:rsid w:val="00785205"/>
    <w:rsid w:val="007D3642"/>
    <w:rsid w:val="007F0A98"/>
    <w:rsid w:val="007F3E78"/>
    <w:rsid w:val="007F549D"/>
    <w:rsid w:val="007F797E"/>
    <w:rsid w:val="008078D9"/>
    <w:rsid w:val="00810A2C"/>
    <w:rsid w:val="00814B6D"/>
    <w:rsid w:val="00824509"/>
    <w:rsid w:val="008431B7"/>
    <w:rsid w:val="00887780"/>
    <w:rsid w:val="008A01E4"/>
    <w:rsid w:val="008C67B8"/>
    <w:rsid w:val="00922E6C"/>
    <w:rsid w:val="00926FF6"/>
    <w:rsid w:val="00961463"/>
    <w:rsid w:val="0096345F"/>
    <w:rsid w:val="009703F5"/>
    <w:rsid w:val="00974329"/>
    <w:rsid w:val="009863DB"/>
    <w:rsid w:val="009D2A3D"/>
    <w:rsid w:val="009D6BAC"/>
    <w:rsid w:val="009E0A1F"/>
    <w:rsid w:val="009E309E"/>
    <w:rsid w:val="009E3C6B"/>
    <w:rsid w:val="009F70E6"/>
    <w:rsid w:val="00A12959"/>
    <w:rsid w:val="00A150ED"/>
    <w:rsid w:val="00A20AED"/>
    <w:rsid w:val="00A44619"/>
    <w:rsid w:val="00A465EE"/>
    <w:rsid w:val="00A53A95"/>
    <w:rsid w:val="00A678A3"/>
    <w:rsid w:val="00A83F87"/>
    <w:rsid w:val="00A944FF"/>
    <w:rsid w:val="00AB577E"/>
    <w:rsid w:val="00AE6B35"/>
    <w:rsid w:val="00AF4A29"/>
    <w:rsid w:val="00AF679C"/>
    <w:rsid w:val="00B239D8"/>
    <w:rsid w:val="00B24C1A"/>
    <w:rsid w:val="00B26FB9"/>
    <w:rsid w:val="00B272EB"/>
    <w:rsid w:val="00B3485A"/>
    <w:rsid w:val="00B40C50"/>
    <w:rsid w:val="00B415BD"/>
    <w:rsid w:val="00B53129"/>
    <w:rsid w:val="00B60F87"/>
    <w:rsid w:val="00B612C6"/>
    <w:rsid w:val="00B70FE2"/>
    <w:rsid w:val="00B773EA"/>
    <w:rsid w:val="00B872AB"/>
    <w:rsid w:val="00B91867"/>
    <w:rsid w:val="00B93B82"/>
    <w:rsid w:val="00B96E4C"/>
    <w:rsid w:val="00BE1869"/>
    <w:rsid w:val="00BE3F2F"/>
    <w:rsid w:val="00BF55BC"/>
    <w:rsid w:val="00C173CF"/>
    <w:rsid w:val="00C24BAA"/>
    <w:rsid w:val="00C35138"/>
    <w:rsid w:val="00C36C5E"/>
    <w:rsid w:val="00C73B10"/>
    <w:rsid w:val="00CA12DD"/>
    <w:rsid w:val="00CA4566"/>
    <w:rsid w:val="00CB1162"/>
    <w:rsid w:val="00CC0578"/>
    <w:rsid w:val="00CD3576"/>
    <w:rsid w:val="00CD42CE"/>
    <w:rsid w:val="00CD73B0"/>
    <w:rsid w:val="00CE0105"/>
    <w:rsid w:val="00D04431"/>
    <w:rsid w:val="00D25AE8"/>
    <w:rsid w:val="00D46ADE"/>
    <w:rsid w:val="00D52273"/>
    <w:rsid w:val="00D52D1A"/>
    <w:rsid w:val="00D55095"/>
    <w:rsid w:val="00D9018B"/>
    <w:rsid w:val="00DA28DD"/>
    <w:rsid w:val="00E0431D"/>
    <w:rsid w:val="00E14019"/>
    <w:rsid w:val="00E2775C"/>
    <w:rsid w:val="00E54359"/>
    <w:rsid w:val="00E62E60"/>
    <w:rsid w:val="00E677EB"/>
    <w:rsid w:val="00E87375"/>
    <w:rsid w:val="00EA3EDB"/>
    <w:rsid w:val="00EA74C6"/>
    <w:rsid w:val="00ED1BA2"/>
    <w:rsid w:val="00EE2696"/>
    <w:rsid w:val="00EE5928"/>
    <w:rsid w:val="00EE6653"/>
    <w:rsid w:val="00EF355C"/>
    <w:rsid w:val="00F20C45"/>
    <w:rsid w:val="00F2293C"/>
    <w:rsid w:val="00F23205"/>
    <w:rsid w:val="00F318B0"/>
    <w:rsid w:val="00F46F77"/>
    <w:rsid w:val="00F5492A"/>
    <w:rsid w:val="00F81686"/>
    <w:rsid w:val="00F85D63"/>
    <w:rsid w:val="00F938FF"/>
    <w:rsid w:val="00F97534"/>
    <w:rsid w:val="00FB5B71"/>
    <w:rsid w:val="00FD25F8"/>
    <w:rsid w:val="00FE1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42B00D1"/>
  <w15:chartTrackingRefBased/>
  <w15:docId w15:val="{6A9D4E44-A96D-428D-B228-EC416AC3DB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6F77"/>
    <w:pPr>
      <w:spacing w:line="260" w:lineRule="atLeast"/>
      <w:jc w:val="both"/>
    </w:pPr>
    <w:rPr>
      <w:rFonts w:ascii="Palatino Linotype" w:hAnsi="Palatino Linotype"/>
      <w:noProof/>
      <w:color w:val="00000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A74C6"/>
    <w:pPr>
      <w:keepNext/>
      <w:keepLines/>
      <w:spacing w:before="40" w:line="259" w:lineRule="auto"/>
      <w:jc w:val="left"/>
      <w:outlineLvl w:val="1"/>
    </w:pPr>
    <w:rPr>
      <w:rFonts w:asciiTheme="majorHAnsi" w:eastAsiaTheme="majorEastAsia" w:hAnsiTheme="majorHAnsi" w:cstheme="majorBidi"/>
      <w:noProof w:val="0"/>
      <w:color w:val="2E74B5" w:themeColor="accent1" w:themeShade="BF"/>
      <w:sz w:val="26"/>
      <w:szCs w:val="26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EA74C6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en-US"/>
    </w:rPr>
  </w:style>
  <w:style w:type="paragraph" w:customStyle="1" w:styleId="MDPI11articletype">
    <w:name w:val="MDPI_1.1_article_type"/>
    <w:next w:val="Normal"/>
    <w:qFormat/>
    <w:rsid w:val="00F46F77"/>
    <w:pPr>
      <w:adjustRightInd w:val="0"/>
      <w:snapToGrid w:val="0"/>
      <w:spacing w:before="240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12title">
    <w:name w:val="MDPI_1.2_title"/>
    <w:next w:val="Normal"/>
    <w:qFormat/>
    <w:rsid w:val="00F46F77"/>
    <w:pPr>
      <w:adjustRightInd w:val="0"/>
      <w:snapToGrid w:val="0"/>
      <w:spacing w:after="240" w:line="240" w:lineRule="atLeast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paragraph" w:customStyle="1" w:styleId="MDPI13authornames">
    <w:name w:val="MDPI_1.3_authornames"/>
    <w:next w:val="Normal"/>
    <w:qFormat/>
    <w:rsid w:val="00F46F77"/>
    <w:pPr>
      <w:adjustRightInd w:val="0"/>
      <w:snapToGrid w:val="0"/>
      <w:spacing w:after="360" w:line="260" w:lineRule="atLeast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F46F77"/>
    <w:pPr>
      <w:adjustRightInd w:val="0"/>
      <w:snapToGrid w:val="0"/>
      <w:spacing w:line="240" w:lineRule="atLeast"/>
      <w:ind w:right="113"/>
      <w:jc w:val="left"/>
    </w:pPr>
    <w:rPr>
      <w:rFonts w:eastAsia="Times New Roman"/>
      <w:noProof w:val="0"/>
      <w:sz w:val="14"/>
      <w:lang w:eastAsia="de-DE" w:bidi="en-US"/>
    </w:rPr>
  </w:style>
  <w:style w:type="paragraph" w:customStyle="1" w:styleId="MDPI16affiliation">
    <w:name w:val="MDPI_1.6_affiliation"/>
    <w:qFormat/>
    <w:rsid w:val="00F46F77"/>
    <w:pPr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/>
      <w:color w:val="000000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F46F77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color w:val="000000"/>
      <w:sz w:val="18"/>
      <w:szCs w:val="22"/>
      <w:lang w:eastAsia="de-DE" w:bidi="en-US"/>
    </w:rPr>
  </w:style>
  <w:style w:type="paragraph" w:customStyle="1" w:styleId="MDPI18keywords">
    <w:name w:val="MDPI_1.8_keywords"/>
    <w:next w:val="Normal"/>
    <w:qFormat/>
    <w:rsid w:val="00F46F77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szCs w:val="22"/>
      <w:lang w:eastAsia="de-DE" w:bidi="en-US"/>
    </w:rPr>
  </w:style>
  <w:style w:type="paragraph" w:customStyle="1" w:styleId="MDPI19line">
    <w:name w:val="MDPI_1.9_line"/>
    <w:qFormat/>
    <w:rsid w:val="00F46F77"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szCs w:val="24"/>
      <w:lang w:eastAsia="de-DE" w:bidi="en-US"/>
    </w:rPr>
  </w:style>
  <w:style w:type="table" w:customStyle="1" w:styleId="Mdeck5tablebodythreelines">
    <w:name w:val="M_deck_5_table_body_three_lines"/>
    <w:basedOn w:val="TableNormal"/>
    <w:uiPriority w:val="99"/>
    <w:rsid w:val="00B415BD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39"/>
    <w:rsid w:val="00F46F77"/>
    <w:pPr>
      <w:spacing w:line="260" w:lineRule="atLeast"/>
      <w:jc w:val="both"/>
    </w:pPr>
    <w:rPr>
      <w:rFonts w:ascii="Palatino Linotype" w:hAnsi="Palatino Linotype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F46F77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link w:val="Footer"/>
    <w:uiPriority w:val="99"/>
    <w:rsid w:val="00F46F77"/>
    <w:rPr>
      <w:rFonts w:ascii="Palatino Linotype" w:hAnsi="Palatino Linotype"/>
      <w:noProof/>
      <w:color w:val="000000"/>
      <w:szCs w:val="18"/>
    </w:rPr>
  </w:style>
  <w:style w:type="paragraph" w:styleId="Header">
    <w:name w:val="header"/>
    <w:basedOn w:val="Normal"/>
    <w:link w:val="HeaderChar"/>
    <w:uiPriority w:val="99"/>
    <w:rsid w:val="00F46F7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link w:val="Header"/>
    <w:uiPriority w:val="99"/>
    <w:rsid w:val="00F46F77"/>
    <w:rPr>
      <w:rFonts w:ascii="Palatino Linotype" w:hAnsi="Palatino Linotype"/>
      <w:noProof/>
      <w:color w:val="000000"/>
      <w:szCs w:val="18"/>
    </w:rPr>
  </w:style>
  <w:style w:type="paragraph" w:customStyle="1" w:styleId="MDPIheaderjournallogo">
    <w:name w:val="MDPI_header_journal_logo"/>
    <w:qFormat/>
    <w:rsid w:val="00F46F77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/>
      <w:i/>
      <w:color w:val="000000"/>
      <w:sz w:val="24"/>
      <w:szCs w:val="22"/>
      <w:lang w:eastAsia="de-CH"/>
    </w:rPr>
  </w:style>
  <w:style w:type="paragraph" w:customStyle="1" w:styleId="MDPI32textnoindent">
    <w:name w:val="MDPI_3.2_text_no_indent"/>
    <w:basedOn w:val="MDPI31text"/>
    <w:qFormat/>
    <w:rsid w:val="00F46F77"/>
    <w:pPr>
      <w:ind w:firstLine="0"/>
    </w:pPr>
  </w:style>
  <w:style w:type="paragraph" w:customStyle="1" w:styleId="MDPI31text">
    <w:name w:val="MDPI_3.1_text"/>
    <w:link w:val="MDPI31textCarattere"/>
    <w:qFormat/>
    <w:rsid w:val="004E499D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3textspaceafter">
    <w:name w:val="MDPI_3.3_text_space_after"/>
    <w:qFormat/>
    <w:rsid w:val="00F46F77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5textbeforelist">
    <w:name w:val="MDPI_3.5_text_before_list"/>
    <w:qFormat/>
    <w:rsid w:val="00F46F77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6textafterlist">
    <w:name w:val="MDPI_3.6_text_after_list"/>
    <w:qFormat/>
    <w:rsid w:val="00F46F77"/>
    <w:pPr>
      <w:adjustRightInd w:val="0"/>
      <w:snapToGrid w:val="0"/>
      <w:spacing w:before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7itemize">
    <w:name w:val="MDPI_3.7_itemize"/>
    <w:qFormat/>
    <w:rsid w:val="00F46F77"/>
    <w:pPr>
      <w:numPr>
        <w:numId w:val="13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8bullet">
    <w:name w:val="MDPI_3.8_bullet"/>
    <w:qFormat/>
    <w:rsid w:val="00F46F77"/>
    <w:pPr>
      <w:numPr>
        <w:numId w:val="14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9equation">
    <w:name w:val="MDPI_3.9_equation"/>
    <w:qFormat/>
    <w:rsid w:val="00F46F77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aequationnumber">
    <w:name w:val="MDPI_3.a_equation_number"/>
    <w:qFormat/>
    <w:rsid w:val="00F46F77"/>
    <w:pPr>
      <w:spacing w:before="120" w:after="120"/>
      <w:jc w:val="right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41tablecaption">
    <w:name w:val="MDPI_4.1_table_caption"/>
    <w:qFormat/>
    <w:rsid w:val="00F46F77"/>
    <w:pPr>
      <w:adjustRightInd w:val="0"/>
      <w:snapToGrid w:val="0"/>
      <w:spacing w:before="240" w:after="120" w:line="228" w:lineRule="auto"/>
      <w:ind w:left="2608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42tablebody">
    <w:name w:val="MDPI_4.2_table_body"/>
    <w:qFormat/>
    <w:rsid w:val="003252CE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43tablefooter">
    <w:name w:val="MDPI_4.3_table_footer"/>
    <w:next w:val="MDPI31text"/>
    <w:qFormat/>
    <w:rsid w:val="00F46F77"/>
    <w:pPr>
      <w:adjustRightInd w:val="0"/>
      <w:snapToGrid w:val="0"/>
      <w:spacing w:line="228" w:lineRule="auto"/>
      <w:ind w:left="2608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51figurecaption">
    <w:name w:val="MDPI_5.1_figure_caption"/>
    <w:qFormat/>
    <w:rsid w:val="00F46F77"/>
    <w:pPr>
      <w:adjustRightInd w:val="0"/>
      <w:snapToGrid w:val="0"/>
      <w:spacing w:before="120" w:after="240" w:line="228" w:lineRule="auto"/>
      <w:ind w:left="2608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customStyle="1" w:styleId="MDPI52figure">
    <w:name w:val="MDPI_5.2_figure"/>
    <w:qFormat/>
    <w:rsid w:val="00F46F77"/>
    <w:pPr>
      <w:adjustRightInd w:val="0"/>
      <w:snapToGrid w:val="0"/>
      <w:spacing w:before="240" w:after="120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23heading3">
    <w:name w:val="MDPI_2.3_heading3"/>
    <w:qFormat/>
    <w:rsid w:val="00F46F77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1heading1">
    <w:name w:val="MDPI_2.1_heading1"/>
    <w:qFormat/>
    <w:rsid w:val="00F46F77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/>
      <w:b/>
      <w:snapToGrid w:val="0"/>
      <w:color w:val="000000"/>
      <w:szCs w:val="22"/>
      <w:lang w:eastAsia="de-DE" w:bidi="en-US"/>
    </w:rPr>
  </w:style>
  <w:style w:type="paragraph" w:customStyle="1" w:styleId="MDPI22heading2">
    <w:name w:val="MDPI_2.2_heading2"/>
    <w:qFormat/>
    <w:rsid w:val="00F46F77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/>
      <w:i/>
      <w:noProof/>
      <w:snapToGrid w:val="0"/>
      <w:color w:val="000000"/>
      <w:szCs w:val="22"/>
      <w:lang w:eastAsia="de-DE" w:bidi="en-US"/>
    </w:rPr>
  </w:style>
  <w:style w:type="paragraph" w:customStyle="1" w:styleId="MDPI71References">
    <w:name w:val="MDPI_7.1_References"/>
    <w:qFormat/>
    <w:rsid w:val="00F46F77"/>
    <w:pPr>
      <w:adjustRightInd w:val="0"/>
      <w:snapToGrid w:val="0"/>
      <w:spacing w:line="228" w:lineRule="auto"/>
      <w:ind w:left="425" w:hanging="425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styleId="BalloonText">
    <w:name w:val="Balloon Text"/>
    <w:basedOn w:val="Normal"/>
    <w:link w:val="BalloonTextChar"/>
    <w:uiPriority w:val="99"/>
    <w:rsid w:val="00F46F77"/>
    <w:rPr>
      <w:rFonts w:cs="Tahoma"/>
      <w:szCs w:val="18"/>
    </w:rPr>
  </w:style>
  <w:style w:type="character" w:customStyle="1" w:styleId="BalloonTextChar">
    <w:name w:val="Balloon Text Char"/>
    <w:link w:val="BalloonText"/>
    <w:uiPriority w:val="99"/>
    <w:rsid w:val="00F46F77"/>
    <w:rPr>
      <w:rFonts w:ascii="Palatino Linotype" w:hAnsi="Palatino Linotype" w:cs="Tahoma"/>
      <w:noProof/>
      <w:color w:val="000000"/>
      <w:szCs w:val="18"/>
    </w:rPr>
  </w:style>
  <w:style w:type="character" w:styleId="LineNumber">
    <w:name w:val="line number"/>
    <w:uiPriority w:val="99"/>
    <w:rsid w:val="00272513"/>
    <w:rPr>
      <w:rFonts w:ascii="Palatino Linotype" w:hAnsi="Palatino Linotype"/>
      <w:sz w:val="16"/>
    </w:rPr>
  </w:style>
  <w:style w:type="table" w:customStyle="1" w:styleId="MDPI41threelinetable">
    <w:name w:val="MDPI_4.1_three_line_table"/>
    <w:basedOn w:val="TableNormal"/>
    <w:uiPriority w:val="99"/>
    <w:rsid w:val="00F46F77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Tahoma" w:hAnsi="Tahoma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yperlink">
    <w:name w:val="Hyperlink"/>
    <w:uiPriority w:val="99"/>
    <w:rsid w:val="00F46F77"/>
    <w:rPr>
      <w:color w:val="0000FF"/>
      <w:u w:val="single"/>
    </w:rPr>
  </w:style>
  <w:style w:type="character" w:customStyle="1" w:styleId="UnresolvedMention1">
    <w:name w:val="Unresolved Mention1"/>
    <w:uiPriority w:val="99"/>
    <w:semiHidden/>
    <w:unhideWhenUsed/>
    <w:rsid w:val="009E3C6B"/>
    <w:rPr>
      <w:color w:val="605E5C"/>
      <w:shd w:val="clear" w:color="auto" w:fill="E1DFDD"/>
    </w:rPr>
  </w:style>
  <w:style w:type="table" w:styleId="PlainTable4">
    <w:name w:val="Plain Table 4"/>
    <w:basedOn w:val="TableNormal"/>
    <w:uiPriority w:val="44"/>
    <w:rsid w:val="005F63C5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MDPI34textspacebefore">
    <w:name w:val="MDPI_3.4_text_space_before"/>
    <w:qFormat/>
    <w:rsid w:val="00F46F77"/>
    <w:pPr>
      <w:adjustRightInd w:val="0"/>
      <w:snapToGrid w:val="0"/>
      <w:spacing w:before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81theorem">
    <w:name w:val="MDPI_8.1_theorem"/>
    <w:qFormat/>
    <w:rsid w:val="00F46F77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82proof">
    <w:name w:val="MDPI_8.2_proof"/>
    <w:qFormat/>
    <w:rsid w:val="00F46F77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61Citation">
    <w:name w:val="MDPI_6.1_Citation"/>
    <w:qFormat/>
    <w:rsid w:val="00F46F77"/>
    <w:pPr>
      <w:adjustRightInd w:val="0"/>
      <w:snapToGrid w:val="0"/>
      <w:spacing w:line="240" w:lineRule="atLeast"/>
      <w:ind w:right="113"/>
    </w:pPr>
    <w:rPr>
      <w:rFonts w:ascii="Palatino Linotype" w:hAnsi="Palatino Linotype" w:cs="Cordia New"/>
      <w:sz w:val="14"/>
      <w:szCs w:val="22"/>
    </w:rPr>
  </w:style>
  <w:style w:type="paragraph" w:customStyle="1" w:styleId="MDPI62BackMatter">
    <w:name w:val="MDPI_6.2_BackMatter"/>
    <w:qFormat/>
    <w:rsid w:val="00F46F77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lang w:eastAsia="en-US" w:bidi="en-US"/>
    </w:rPr>
  </w:style>
  <w:style w:type="paragraph" w:customStyle="1" w:styleId="MDPI63Notes">
    <w:name w:val="MDPI_6.3_Notes"/>
    <w:qFormat/>
    <w:rsid w:val="00F46F77"/>
    <w:pPr>
      <w:adjustRightInd w:val="0"/>
      <w:snapToGrid w:val="0"/>
      <w:spacing w:after="120" w:line="240" w:lineRule="atLeast"/>
      <w:ind w:right="113"/>
    </w:pPr>
    <w:rPr>
      <w:rFonts w:ascii="Palatino Linotype" w:hAnsi="Palatino Linotype"/>
      <w:snapToGrid w:val="0"/>
      <w:color w:val="000000"/>
      <w:sz w:val="14"/>
      <w:lang w:eastAsia="en-US" w:bidi="en-US"/>
    </w:rPr>
  </w:style>
  <w:style w:type="paragraph" w:customStyle="1" w:styleId="MDPI15academiceditor">
    <w:name w:val="MDPI_1.5_academic_editor"/>
    <w:qFormat/>
    <w:rsid w:val="00F46F77"/>
    <w:pPr>
      <w:adjustRightInd w:val="0"/>
      <w:snapToGrid w:val="0"/>
      <w:spacing w:before="240" w:line="240" w:lineRule="atLeast"/>
      <w:ind w:right="113"/>
    </w:pPr>
    <w:rPr>
      <w:rFonts w:ascii="Palatino Linotype" w:eastAsia="Times New Roman" w:hAnsi="Palatino Linotype"/>
      <w:color w:val="000000"/>
      <w:sz w:val="14"/>
      <w:szCs w:val="22"/>
      <w:lang w:eastAsia="de-DE" w:bidi="en-US"/>
    </w:rPr>
  </w:style>
  <w:style w:type="paragraph" w:customStyle="1" w:styleId="MDPI19classification">
    <w:name w:val="MDPI_1.9_classification"/>
    <w:qFormat/>
    <w:rsid w:val="00F46F77"/>
    <w:pPr>
      <w:spacing w:before="240" w:line="260" w:lineRule="atLeast"/>
      <w:ind w:left="113"/>
      <w:jc w:val="both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411onetablecaption">
    <w:name w:val="MDPI_4.1.1_one_table_caption"/>
    <w:qFormat/>
    <w:rsid w:val="00F46F77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Cordia New"/>
      <w:noProof/>
      <w:color w:val="000000"/>
      <w:sz w:val="18"/>
      <w:szCs w:val="22"/>
      <w:lang w:bidi="en-US"/>
    </w:rPr>
  </w:style>
  <w:style w:type="paragraph" w:customStyle="1" w:styleId="MDPI511onefigurecaption">
    <w:name w:val="MDPI_5.1.1_one_figure_caption"/>
    <w:qFormat/>
    <w:rsid w:val="00F46F77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color w:val="000000"/>
      <w:sz w:val="18"/>
      <w:lang w:bidi="en-US"/>
    </w:rPr>
  </w:style>
  <w:style w:type="paragraph" w:customStyle="1" w:styleId="MDPI72Copyright">
    <w:name w:val="MDPI_7.2_Copyright"/>
    <w:qFormat/>
    <w:rsid w:val="00F46F77"/>
    <w:pPr>
      <w:adjustRightInd w:val="0"/>
      <w:snapToGrid w:val="0"/>
      <w:spacing w:before="240" w:line="240" w:lineRule="atLeast"/>
      <w:ind w:right="113"/>
    </w:pPr>
    <w:rPr>
      <w:rFonts w:ascii="Palatino Linotype" w:eastAsia="Times New Roman" w:hAnsi="Palatino Linotype"/>
      <w:noProof/>
      <w:snapToGrid w:val="0"/>
      <w:color w:val="000000"/>
      <w:spacing w:val="-2"/>
      <w:sz w:val="14"/>
      <w:lang w:val="en-GB" w:eastAsia="en-GB"/>
    </w:rPr>
  </w:style>
  <w:style w:type="paragraph" w:customStyle="1" w:styleId="MDPI73CopyrightImage">
    <w:name w:val="MDPI_7.3_CopyrightImage"/>
    <w:rsid w:val="00F46F77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/>
      <w:color w:val="000000"/>
      <w:lang w:eastAsia="de-CH"/>
    </w:rPr>
  </w:style>
  <w:style w:type="paragraph" w:customStyle="1" w:styleId="MDPIequationFram">
    <w:name w:val="MDPI_equationFram"/>
    <w:qFormat/>
    <w:rsid w:val="00F46F77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footer">
    <w:name w:val="MDPI_footer"/>
    <w:qFormat/>
    <w:rsid w:val="00F46F77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/>
      <w:color w:val="000000"/>
      <w:lang w:eastAsia="de-DE"/>
    </w:rPr>
  </w:style>
  <w:style w:type="paragraph" w:customStyle="1" w:styleId="MDPIfooterfirstpage">
    <w:name w:val="MDPI_footer_firstpage"/>
    <w:qFormat/>
    <w:rsid w:val="00F46F77"/>
    <w:pPr>
      <w:tabs>
        <w:tab w:val="right" w:pos="8845"/>
      </w:tabs>
      <w:spacing w:line="160" w:lineRule="exact"/>
    </w:pPr>
    <w:rPr>
      <w:rFonts w:ascii="Palatino Linotype" w:eastAsia="Times New Roman" w:hAnsi="Palatino Linotype"/>
      <w:color w:val="000000"/>
      <w:sz w:val="16"/>
      <w:lang w:eastAsia="de-DE"/>
    </w:rPr>
  </w:style>
  <w:style w:type="paragraph" w:customStyle="1" w:styleId="MDPIheader">
    <w:name w:val="MDPI_header"/>
    <w:qFormat/>
    <w:rsid w:val="00F46F77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iCs/>
      <w:color w:val="000000"/>
      <w:sz w:val="16"/>
      <w:lang w:eastAsia="de-DE"/>
    </w:rPr>
  </w:style>
  <w:style w:type="paragraph" w:customStyle="1" w:styleId="MDPIheadercitation">
    <w:name w:val="MDPI_header_citation"/>
    <w:rsid w:val="00F46F77"/>
    <w:pPr>
      <w:spacing w:after="240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headermdpilogo">
    <w:name w:val="MDPI_header_mdpi_logo"/>
    <w:qFormat/>
    <w:rsid w:val="00F46F77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/>
      <w:color w:val="000000"/>
      <w:sz w:val="24"/>
      <w:szCs w:val="22"/>
      <w:lang w:eastAsia="de-CH"/>
    </w:rPr>
  </w:style>
  <w:style w:type="table" w:customStyle="1" w:styleId="MDPITable">
    <w:name w:val="MDPI_Table"/>
    <w:basedOn w:val="TableNormal"/>
    <w:uiPriority w:val="99"/>
    <w:rsid w:val="00F46F77"/>
    <w:rPr>
      <w:rFonts w:ascii="Palatino Linotype" w:hAnsi="Palatino Linotype"/>
      <w:color w:val="000000"/>
      <w:lang w:val="en-CA" w:eastAsia="en-US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F46F77"/>
    <w:pPr>
      <w:spacing w:line="260" w:lineRule="atLeast"/>
      <w:ind w:left="425" w:right="425" w:firstLine="284"/>
      <w:jc w:val="both"/>
    </w:pPr>
    <w:rPr>
      <w:rFonts w:ascii="Times New Roman" w:eastAsia="Times New Roman" w:hAnsi="Times New Roman"/>
      <w:noProof/>
      <w:snapToGrid w:val="0"/>
      <w:color w:val="000000"/>
      <w:sz w:val="22"/>
      <w:szCs w:val="22"/>
      <w:lang w:eastAsia="de-DE" w:bidi="en-US"/>
    </w:rPr>
  </w:style>
  <w:style w:type="paragraph" w:customStyle="1" w:styleId="MDPItitle">
    <w:name w:val="MDPI_title"/>
    <w:qFormat/>
    <w:rsid w:val="00F46F77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character" w:customStyle="1" w:styleId="apple-converted-space">
    <w:name w:val="apple-converted-space"/>
    <w:rsid w:val="00F46F77"/>
  </w:style>
  <w:style w:type="paragraph" w:styleId="Bibliography">
    <w:name w:val="Bibliography"/>
    <w:basedOn w:val="Normal"/>
    <w:next w:val="Normal"/>
    <w:uiPriority w:val="37"/>
    <w:unhideWhenUsed/>
    <w:rsid w:val="00F46F77"/>
  </w:style>
  <w:style w:type="paragraph" w:styleId="BodyText">
    <w:name w:val="Body Text"/>
    <w:link w:val="BodyTextChar"/>
    <w:rsid w:val="00F46F77"/>
    <w:pPr>
      <w:spacing w:after="120" w:line="340" w:lineRule="atLeast"/>
      <w:jc w:val="both"/>
    </w:pPr>
    <w:rPr>
      <w:rFonts w:ascii="Palatino Linotype" w:hAnsi="Palatino Linotype"/>
      <w:color w:val="000000"/>
      <w:sz w:val="24"/>
      <w:lang w:eastAsia="de-DE"/>
    </w:rPr>
  </w:style>
  <w:style w:type="character" w:customStyle="1" w:styleId="BodyTextChar">
    <w:name w:val="Body Text Char"/>
    <w:link w:val="BodyText"/>
    <w:rsid w:val="00F46F77"/>
    <w:rPr>
      <w:rFonts w:ascii="Palatino Linotype" w:hAnsi="Palatino Linotype"/>
      <w:color w:val="000000"/>
      <w:sz w:val="24"/>
      <w:lang w:eastAsia="de-DE"/>
    </w:rPr>
  </w:style>
  <w:style w:type="character" w:styleId="CommentReference">
    <w:name w:val="annotation reference"/>
    <w:uiPriority w:val="99"/>
    <w:rsid w:val="00F46F77"/>
    <w:rPr>
      <w:sz w:val="21"/>
      <w:szCs w:val="21"/>
    </w:rPr>
  </w:style>
  <w:style w:type="paragraph" w:styleId="CommentText">
    <w:name w:val="annotation text"/>
    <w:basedOn w:val="Normal"/>
    <w:link w:val="CommentTextChar"/>
    <w:uiPriority w:val="99"/>
    <w:rsid w:val="00F46F77"/>
  </w:style>
  <w:style w:type="character" w:customStyle="1" w:styleId="CommentTextChar">
    <w:name w:val="Comment Text Char"/>
    <w:link w:val="CommentText"/>
    <w:uiPriority w:val="99"/>
    <w:rsid w:val="00F46F77"/>
    <w:rPr>
      <w:rFonts w:ascii="Palatino Linotype" w:hAnsi="Palatino Linotype"/>
      <w:noProof/>
      <w:color w:val="00000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rsid w:val="00F46F77"/>
    <w:rPr>
      <w:b/>
      <w:bCs/>
    </w:rPr>
  </w:style>
  <w:style w:type="character" w:customStyle="1" w:styleId="CommentSubjectChar">
    <w:name w:val="Comment Subject Char"/>
    <w:link w:val="CommentSubject"/>
    <w:uiPriority w:val="99"/>
    <w:rsid w:val="00F46F77"/>
    <w:rPr>
      <w:rFonts w:ascii="Palatino Linotype" w:hAnsi="Palatino Linotype"/>
      <w:b/>
      <w:bCs/>
      <w:noProof/>
      <w:color w:val="000000"/>
    </w:rPr>
  </w:style>
  <w:style w:type="character" w:styleId="EndnoteReference">
    <w:name w:val="endnote reference"/>
    <w:rsid w:val="00F46F77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F46F77"/>
    <w:pPr>
      <w:spacing w:line="240" w:lineRule="auto"/>
    </w:pPr>
  </w:style>
  <w:style w:type="character" w:customStyle="1" w:styleId="EndnoteTextChar">
    <w:name w:val="Endnote Text Char"/>
    <w:link w:val="EndnoteText"/>
    <w:semiHidden/>
    <w:rsid w:val="00F46F77"/>
    <w:rPr>
      <w:rFonts w:ascii="Palatino Linotype" w:hAnsi="Palatino Linotype"/>
      <w:noProof/>
      <w:color w:val="000000"/>
    </w:rPr>
  </w:style>
  <w:style w:type="character" w:styleId="FollowedHyperlink">
    <w:name w:val="FollowedHyperlink"/>
    <w:rsid w:val="00F46F77"/>
    <w:rPr>
      <w:color w:val="954F72"/>
      <w:u w:val="single"/>
    </w:rPr>
  </w:style>
  <w:style w:type="paragraph" w:styleId="FootnoteText">
    <w:name w:val="footnote text"/>
    <w:basedOn w:val="Normal"/>
    <w:link w:val="FootnoteTextChar"/>
    <w:semiHidden/>
    <w:unhideWhenUsed/>
    <w:rsid w:val="00F46F77"/>
    <w:pPr>
      <w:spacing w:line="240" w:lineRule="auto"/>
    </w:pPr>
  </w:style>
  <w:style w:type="character" w:customStyle="1" w:styleId="FootnoteTextChar">
    <w:name w:val="Footnote Text Char"/>
    <w:link w:val="FootnoteText"/>
    <w:semiHidden/>
    <w:rsid w:val="00F46F77"/>
    <w:rPr>
      <w:rFonts w:ascii="Palatino Linotype" w:hAnsi="Palatino Linotype"/>
      <w:noProof/>
      <w:color w:val="000000"/>
    </w:rPr>
  </w:style>
  <w:style w:type="paragraph" w:styleId="NormalWeb">
    <w:name w:val="Normal (Web)"/>
    <w:basedOn w:val="Normal"/>
    <w:uiPriority w:val="99"/>
    <w:rsid w:val="00F46F77"/>
    <w:rPr>
      <w:szCs w:val="24"/>
    </w:rPr>
  </w:style>
  <w:style w:type="paragraph" w:customStyle="1" w:styleId="MsoFootnoteText0">
    <w:name w:val="MsoFootnoteText"/>
    <w:basedOn w:val="NormalWeb"/>
    <w:qFormat/>
    <w:rsid w:val="00F46F77"/>
    <w:rPr>
      <w:rFonts w:ascii="Times New Roman" w:hAnsi="Times New Roman"/>
    </w:rPr>
  </w:style>
  <w:style w:type="character" w:styleId="PageNumber">
    <w:name w:val="page number"/>
    <w:rsid w:val="00F46F77"/>
  </w:style>
  <w:style w:type="character" w:styleId="PlaceholderText">
    <w:name w:val="Placeholder Text"/>
    <w:uiPriority w:val="99"/>
    <w:semiHidden/>
    <w:rsid w:val="00F46F77"/>
    <w:rPr>
      <w:color w:val="808080"/>
    </w:rPr>
  </w:style>
  <w:style w:type="paragraph" w:styleId="ListParagraph">
    <w:name w:val="List Paragraph"/>
    <w:basedOn w:val="Normal"/>
    <w:uiPriority w:val="34"/>
    <w:qFormat/>
    <w:rsid w:val="00EA74C6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noProof w:val="0"/>
      <w:color w:val="auto"/>
      <w:sz w:val="22"/>
      <w:szCs w:val="22"/>
      <w:lang w:eastAsia="en-US"/>
    </w:rPr>
  </w:style>
  <w:style w:type="paragraph" w:customStyle="1" w:styleId="EndNoteBibliographyTitle">
    <w:name w:val="EndNote Bibliography Title"/>
    <w:basedOn w:val="Normal"/>
    <w:link w:val="EndNoteBibliographyTitleChar"/>
    <w:rsid w:val="00EA74C6"/>
    <w:pPr>
      <w:spacing w:line="259" w:lineRule="auto"/>
      <w:jc w:val="center"/>
    </w:pPr>
    <w:rPr>
      <w:rFonts w:ascii="Calibri" w:eastAsiaTheme="minorHAnsi" w:hAnsi="Calibri" w:cs="Calibri"/>
      <w:color w:val="auto"/>
      <w:sz w:val="22"/>
      <w:szCs w:val="22"/>
      <w:lang w:eastAsia="en-US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EA74C6"/>
    <w:rPr>
      <w:rFonts w:eastAsiaTheme="minorHAnsi" w:cs="Calibri"/>
      <w:noProof/>
      <w:sz w:val="22"/>
      <w:szCs w:val="22"/>
      <w:lang w:eastAsia="en-US"/>
    </w:rPr>
  </w:style>
  <w:style w:type="paragraph" w:customStyle="1" w:styleId="EndNoteBibliography">
    <w:name w:val="EndNote Bibliography"/>
    <w:basedOn w:val="Normal"/>
    <w:link w:val="EndNoteBibliographyChar"/>
    <w:rsid w:val="00EA74C6"/>
    <w:pPr>
      <w:spacing w:after="160" w:line="240" w:lineRule="auto"/>
      <w:jc w:val="left"/>
    </w:pPr>
    <w:rPr>
      <w:rFonts w:ascii="Calibri" w:eastAsiaTheme="minorHAnsi" w:hAnsi="Calibri" w:cs="Calibri"/>
      <w:color w:val="auto"/>
      <w:sz w:val="22"/>
      <w:szCs w:val="22"/>
      <w:lang w:eastAsia="en-US"/>
    </w:rPr>
  </w:style>
  <w:style w:type="character" w:customStyle="1" w:styleId="EndNoteBibliographyChar">
    <w:name w:val="EndNote Bibliography Char"/>
    <w:basedOn w:val="DefaultParagraphFont"/>
    <w:link w:val="EndNoteBibliography"/>
    <w:rsid w:val="00EA74C6"/>
    <w:rPr>
      <w:rFonts w:eastAsiaTheme="minorHAnsi" w:cs="Calibri"/>
      <w:noProof/>
      <w:sz w:val="22"/>
      <w:szCs w:val="22"/>
      <w:lang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EA74C6"/>
    <w:pPr>
      <w:spacing w:after="200" w:line="240" w:lineRule="auto"/>
      <w:jc w:val="left"/>
    </w:pPr>
    <w:rPr>
      <w:rFonts w:asciiTheme="minorHAnsi" w:eastAsiaTheme="minorHAnsi" w:hAnsiTheme="minorHAnsi" w:cstheme="minorBidi"/>
      <w:i/>
      <w:iCs/>
      <w:noProof w:val="0"/>
      <w:color w:val="44546A" w:themeColor="text2"/>
      <w:sz w:val="18"/>
      <w:szCs w:val="18"/>
      <w:lang w:eastAsia="en-US"/>
    </w:rPr>
  </w:style>
  <w:style w:type="character" w:customStyle="1" w:styleId="Menzionenonrisolta1">
    <w:name w:val="Menzione non risolta1"/>
    <w:uiPriority w:val="99"/>
    <w:semiHidden/>
    <w:unhideWhenUsed/>
    <w:rsid w:val="00CA12DD"/>
    <w:rPr>
      <w:color w:val="605E5C"/>
      <w:shd w:val="clear" w:color="auto" w:fill="E1DFDD"/>
    </w:rPr>
  </w:style>
  <w:style w:type="table" w:customStyle="1" w:styleId="Tabellasemplice41">
    <w:name w:val="Tabella semplice 41"/>
    <w:basedOn w:val="TableNormal"/>
    <w:uiPriority w:val="44"/>
    <w:rsid w:val="00CA12DD"/>
    <w:rPr>
      <w:lang w:val="it-IT" w:eastAsia="it-IT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customStyle="1" w:styleId="MDPI31textCarattere">
    <w:name w:val="MDPI_3.1_text Carattere"/>
    <w:link w:val="MDPI31text"/>
    <w:rsid w:val="00CA12DD"/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numbering" w:customStyle="1" w:styleId="Nessunelenco1">
    <w:name w:val="Nessun elenco1"/>
    <w:next w:val="NoList"/>
    <w:uiPriority w:val="99"/>
    <w:semiHidden/>
    <w:unhideWhenUsed/>
    <w:rsid w:val="00CA12DD"/>
  </w:style>
  <w:style w:type="table" w:customStyle="1" w:styleId="Mdeck5tablebodythreelines1">
    <w:name w:val="M_deck_5_table_body_three_lines1"/>
    <w:basedOn w:val="TableNormal"/>
    <w:uiPriority w:val="99"/>
    <w:rsid w:val="00CA12DD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customStyle="1" w:styleId="Grigliatabella1">
    <w:name w:val="Griglia tabella1"/>
    <w:basedOn w:val="TableNormal"/>
    <w:next w:val="TableGrid"/>
    <w:uiPriority w:val="59"/>
    <w:rsid w:val="00CA12DD"/>
    <w:rPr>
      <w:rFonts w:ascii="Times New Roman" w:hAnsi="Times New Roman"/>
      <w:lang w:val="it-IT" w:eastAsia="it-I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DPI62Acknowledgments">
    <w:name w:val="MDPI_6.2_Acknowledgments"/>
    <w:qFormat/>
    <w:rsid w:val="00CA12DD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61Supplementary">
    <w:name w:val="MDPI_6.1_Supplementary"/>
    <w:basedOn w:val="MDPI62Acknowledgments"/>
    <w:qFormat/>
    <w:rsid w:val="00CA12DD"/>
    <w:pPr>
      <w:spacing w:before="240"/>
    </w:pPr>
    <w:rPr>
      <w:lang w:eastAsia="en-US"/>
    </w:rPr>
  </w:style>
  <w:style w:type="paragraph" w:customStyle="1" w:styleId="MDPI63AuthorContributions">
    <w:name w:val="MDPI_6.3_AuthorContributions"/>
    <w:basedOn w:val="MDPI62Acknowledgments"/>
    <w:qFormat/>
    <w:rsid w:val="00CA12DD"/>
    <w:rPr>
      <w:rFonts w:eastAsia="SimSun"/>
      <w:color w:val="auto"/>
      <w:lang w:eastAsia="en-US"/>
    </w:rPr>
  </w:style>
  <w:style w:type="paragraph" w:customStyle="1" w:styleId="MDPI64CoI">
    <w:name w:val="MDPI_6.4_CoI"/>
    <w:basedOn w:val="MDPI62Acknowledgments"/>
    <w:qFormat/>
    <w:rsid w:val="00CA12DD"/>
  </w:style>
  <w:style w:type="table" w:customStyle="1" w:styleId="MDPI41threelinetable1">
    <w:name w:val="MDPI_4.1_three_line_table1"/>
    <w:basedOn w:val="TableNormal"/>
    <w:uiPriority w:val="99"/>
    <w:rsid w:val="00CA12DD"/>
    <w:pPr>
      <w:adjustRightInd w:val="0"/>
      <w:snapToGrid w:val="0"/>
      <w:jc w:val="center"/>
    </w:pPr>
    <w:rPr>
      <w:rFonts w:ascii="Palatino Linotype" w:hAnsi="Palatino Linotype"/>
      <w:color w:val="000000"/>
      <w:lang w:val="it-IT" w:eastAsia="it-IT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Tahoma" w:hAnsi="Tahoma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customStyle="1" w:styleId="EndNoteBibliographyTitleCarattere">
    <w:name w:val="EndNote Bibliography Title Carattere"/>
    <w:rsid w:val="00CA12DD"/>
    <w:rPr>
      <w:rFonts w:ascii="Palatino Linotype" w:eastAsia="Times New Roman" w:hAnsi="Palatino Linotype" w:cs="Times New Roman"/>
      <w:noProof/>
      <w:sz w:val="18"/>
      <w:szCs w:val="24"/>
      <w:lang w:val="de-DE" w:eastAsia="it-IT"/>
    </w:rPr>
  </w:style>
  <w:style w:type="character" w:customStyle="1" w:styleId="EndNoteBibliographyCarattere">
    <w:name w:val="EndNote Bibliography Carattere"/>
    <w:rsid w:val="00CA12DD"/>
    <w:rPr>
      <w:rFonts w:ascii="Palatino Linotype" w:eastAsia="Times New Roman" w:hAnsi="Palatino Linotype" w:cs="Times New Roman"/>
      <w:noProof/>
      <w:sz w:val="18"/>
      <w:szCs w:val="24"/>
      <w:lang w:val="de-DE" w:eastAsia="it-IT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CA12D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jc w:val="left"/>
    </w:pPr>
    <w:rPr>
      <w:rFonts w:ascii="Courier New" w:eastAsia="Times New Roman" w:hAnsi="Courier New" w:cs="Courier New"/>
      <w:noProof w:val="0"/>
      <w:color w:val="auto"/>
      <w:szCs w:val="24"/>
      <w:lang w:val="it-IT" w:eastAsia="it-IT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CA12DD"/>
    <w:rPr>
      <w:rFonts w:ascii="Courier New" w:eastAsia="Times New Roman" w:hAnsi="Courier New" w:cs="Courier New"/>
      <w:szCs w:val="24"/>
      <w:lang w:val="it-IT" w:eastAsia="it-IT"/>
    </w:rPr>
  </w:style>
  <w:style w:type="paragraph" w:styleId="Revision">
    <w:name w:val="Revision"/>
    <w:hidden/>
    <w:uiPriority w:val="99"/>
    <w:semiHidden/>
    <w:rsid w:val="00CA12DD"/>
    <w:rPr>
      <w:rFonts w:ascii="Times New Roman" w:eastAsia="Times New Roman" w:hAnsi="Times New Roman"/>
      <w:color w:val="000000"/>
      <w:sz w:val="24"/>
      <w:lang w:eastAsia="de-DE"/>
    </w:rPr>
  </w:style>
  <w:style w:type="character" w:customStyle="1" w:styleId="jlqj4b">
    <w:name w:val="jlqj4b"/>
    <w:rsid w:val="00CA12DD"/>
  </w:style>
  <w:style w:type="character" w:customStyle="1" w:styleId="Menzionenonrisolta2">
    <w:name w:val="Menzione non risolta2"/>
    <w:uiPriority w:val="99"/>
    <w:semiHidden/>
    <w:unhideWhenUsed/>
    <w:rsid w:val="00CA12D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encoding w:val="iso-8859-6"/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tiff"/><Relationship Id="rId18" Type="http://schemas.openxmlformats.org/officeDocument/2006/relationships/image" Target="media/image11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8.tiff"/><Relationship Id="rId34" Type="http://schemas.openxmlformats.org/officeDocument/2006/relationships/image" Target="media/image22.tiff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24" Type="http://schemas.openxmlformats.org/officeDocument/2006/relationships/image" Target="media/image11.tiff"/><Relationship Id="rId32" Type="http://schemas.openxmlformats.org/officeDocument/2006/relationships/image" Target="media/image20.tiff"/><Relationship Id="rId37" Type="http://schemas.openxmlformats.org/officeDocument/2006/relationships/image" Target="media/image25.png"/><Relationship Id="rId40" Type="http://schemas.openxmlformats.org/officeDocument/2006/relationships/header" Target="header1.xml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0.tiff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10" Type="http://schemas.openxmlformats.org/officeDocument/2006/relationships/image" Target="media/image3.tiff"/><Relationship Id="rId19" Type="http://schemas.openxmlformats.org/officeDocument/2006/relationships/image" Target="media/image12.png"/><Relationship Id="rId31" Type="http://schemas.openxmlformats.org/officeDocument/2006/relationships/image" Target="media/image19.tiff"/><Relationship Id="rId44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tiff"/><Relationship Id="rId22" Type="http://schemas.openxmlformats.org/officeDocument/2006/relationships/image" Target="media/image9.tiff"/><Relationship Id="rId27" Type="http://schemas.openxmlformats.org/officeDocument/2006/relationships/image" Target="media/image15.png"/><Relationship Id="rId30" Type="http://schemas.openxmlformats.org/officeDocument/2006/relationships/image" Target="media/image18.tiff"/><Relationship Id="rId35" Type="http://schemas.openxmlformats.org/officeDocument/2006/relationships/image" Target="media/image23.png"/><Relationship Id="rId43" Type="http://schemas.openxmlformats.org/officeDocument/2006/relationships/header" Target="header3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tiff"/><Relationship Id="rId17" Type="http://schemas.openxmlformats.org/officeDocument/2006/relationships/image" Target="media/image10.png"/><Relationship Id="rId25" Type="http://schemas.openxmlformats.org/officeDocument/2006/relationships/image" Target="media/image12.tiff"/><Relationship Id="rId33" Type="http://schemas.openxmlformats.org/officeDocument/2006/relationships/image" Target="media/image21.tiff"/><Relationship Id="rId38" Type="http://schemas.openxmlformats.org/officeDocument/2006/relationships/image" Target="media/image26.png"/><Relationship Id="rId46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header" Target="header2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9.png"/><Relationship Id="rId1" Type="http://schemas.openxmlformats.org/officeDocument/2006/relationships/image" Target="media/image2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DPI\Desktop\pharmaceutics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C5DBFD7-6D6F-9042-BBE9-CFF17C1261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pharmaceutics-template</Template>
  <TotalTime>16</TotalTime>
  <Pages>4</Pages>
  <Words>824</Words>
  <Characters>4697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Type of the Paper (Article</vt:lpstr>
    </vt:vector>
  </TitlesOfParts>
  <Company/>
  <LinksUpToDate>false</LinksUpToDate>
  <CharactersWithSpaces>5510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MDPI</dc:creator>
  <cp:keywords/>
  <dc:description/>
  <cp:lastModifiedBy>MDPI-41</cp:lastModifiedBy>
  <cp:revision>5</cp:revision>
  <dcterms:created xsi:type="dcterms:W3CDTF">2021-04-09T12:32:00Z</dcterms:created>
  <dcterms:modified xsi:type="dcterms:W3CDTF">2021-04-14T13:02:00Z</dcterms:modified>
</cp:coreProperties>
</file>